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AA080D" w:rsidP="00CC006C">
      <w:pPr>
        <w:pStyle w:val="Docketnumber"/>
      </w:pPr>
      <w:bookmarkStart w:id="0" w:name="_GoBack"/>
      <w:bookmarkEnd w:id="0"/>
      <w:r>
        <w:t xml:space="preserve">PUC </w:t>
      </w:r>
      <w:r w:rsidRPr="00CC006C">
        <w:t>DOCKET</w:t>
      </w:r>
      <w:r>
        <w:t xml:space="preserve"> NO. 48350</w:t>
      </w:r>
      <w:r>
        <w:br/>
        <w:t xml:space="preserve">SOAH DOCKET NO. </w:t>
      </w:r>
      <w:r w:rsidR="007572FC">
        <w:t>473-1</w:t>
      </w:r>
      <w:r w:rsidR="00EC3527">
        <w:t>9</w:t>
      </w:r>
      <w:r>
        <w:t>-2463.WS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AA080D" w:rsidP="00AC5774">
            <w:pPr>
              <w:pStyle w:val="Docketstyle"/>
            </w:pPr>
            <w:r>
              <w:t>APPLICATION OF THE CITY OF DAYTON FOR CERTIFICATES OF CONVENIENCE AND NECESSITY IN LIBERTY AND HARRIS COUNTIES</w:t>
            </w:r>
            <w:r w:rsidR="00AC5774">
              <w:t xml:space="preserve">     </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r w:rsidR="00AC5774">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B22348" w:rsidRPr="00433671" w:rsidRDefault="0046644C" w:rsidP="00433671">
      <w:pPr>
        <w:pStyle w:val="Titleoforder"/>
      </w:pPr>
      <w:r>
        <w:t>PRELIMINARY ORDER</w:t>
      </w:r>
    </w:p>
    <w:p w:rsidR="00266F9F" w:rsidRDefault="004731A2" w:rsidP="00266F9F">
      <w:pPr>
        <w:pStyle w:val="BodyText"/>
      </w:pPr>
      <w:r>
        <w:t>On May 8, 2018, the City of Dayton filed an application under Texas Water Code (TWC) § 13.244</w:t>
      </w:r>
      <w:r w:rsidR="005D0661">
        <w:rPr>
          <w:rStyle w:val="FootnoteReference"/>
        </w:rPr>
        <w:footnoteReference w:id="1"/>
      </w:r>
      <w:r>
        <w:t xml:space="preserve"> to obtain water and sewer certificates of convenience and necessity (CCN) in </w:t>
      </w:r>
      <w:r w:rsidR="00D97BD1">
        <w:t xml:space="preserve">Liberty and Harris Counties.  </w:t>
      </w:r>
      <w:r w:rsidR="006F2036" w:rsidRPr="00FE1A6F">
        <w:t>This preliminary order identifies the issues that must be addressed</w:t>
      </w:r>
      <w:r w:rsidR="00FE1A6F" w:rsidRPr="00FE1A6F">
        <w:t xml:space="preserve"> in this proceeding.</w:t>
      </w:r>
    </w:p>
    <w:p w:rsidR="00B31526" w:rsidRDefault="00F86E8C" w:rsidP="00266F9F">
      <w:pPr>
        <w:pStyle w:val="BodyText"/>
      </w:pPr>
      <w:r>
        <w:t>The City of Dayton</w:t>
      </w:r>
      <w:r w:rsidR="00401F19">
        <w:t>, a municipality with fewer than 10,000 residents,</w:t>
      </w:r>
      <w:r>
        <w:t xml:space="preserve"> seeks</w:t>
      </w:r>
      <w:r w:rsidR="006F2036">
        <w:t xml:space="preserve"> </w:t>
      </w:r>
      <w:r w:rsidR="00B31526">
        <w:t>approval</w:t>
      </w:r>
      <w:r w:rsidR="001A66AD">
        <w:t xml:space="preserve"> of its application to obtain </w:t>
      </w:r>
      <w:r w:rsidR="00B31526">
        <w:t>water and sewer CCN</w:t>
      </w:r>
      <w:r w:rsidR="001A66AD">
        <w:t>s</w:t>
      </w:r>
      <w:r w:rsidR="002638F2">
        <w:t xml:space="preserve"> encompassing 80,045 acres</w:t>
      </w:r>
      <w:r w:rsidR="00B31526">
        <w:t xml:space="preserve">.  The City of Dayton currently serves 1,080 existing </w:t>
      </w:r>
      <w:r w:rsidR="00A41AEF">
        <w:t>water customers—</w:t>
      </w:r>
      <w:r w:rsidR="00FE42E5">
        <w:t>1,008 with a 5/8</w:t>
      </w:r>
      <w:r w:rsidR="00A504F3">
        <w:t>-inch or 3/</w:t>
      </w:r>
      <w:r w:rsidR="00FE42E5">
        <w:t>4</w:t>
      </w:r>
      <w:r w:rsidR="00A504F3">
        <w:t>-inch</w:t>
      </w:r>
      <w:r w:rsidR="00FE42E5">
        <w:t xml:space="preserve"> meter and 72 with a 1</w:t>
      </w:r>
      <w:r w:rsidR="00A504F3">
        <w:t>-inch</w:t>
      </w:r>
      <w:r w:rsidR="00A41AEF">
        <w:t xml:space="preserve"> meter or larger—</w:t>
      </w:r>
      <w:r w:rsidR="00FE42E5">
        <w:t>and proposes to add 116</w:t>
      </w:r>
      <w:r w:rsidR="00556242">
        <w:t xml:space="preserve"> customers with</w:t>
      </w:r>
      <w:r w:rsidR="00FE42E5">
        <w:t xml:space="preserve"> 5/8</w:t>
      </w:r>
      <w:r w:rsidR="00A504F3">
        <w:t>-inch</w:t>
      </w:r>
      <w:r w:rsidR="00FE42E5">
        <w:t xml:space="preserve"> or 3/4</w:t>
      </w:r>
      <w:r w:rsidR="00A504F3">
        <w:t>-inch</w:t>
      </w:r>
      <w:r w:rsidR="00FE42E5">
        <w:t xml:space="preserve"> meter</w:t>
      </w:r>
      <w:r w:rsidR="00556242">
        <w:t>s</w:t>
      </w:r>
      <w:r w:rsidR="00FE42E5">
        <w:t xml:space="preserve"> </w:t>
      </w:r>
      <w:r w:rsidR="002638F2">
        <w:t xml:space="preserve">under </w:t>
      </w:r>
      <w:r w:rsidR="00556242">
        <w:t>Texas Commission on Environmental Quality (</w:t>
      </w:r>
      <w:r w:rsidR="002638F2">
        <w:t>TCEQ</w:t>
      </w:r>
      <w:r w:rsidR="00556242">
        <w:t>)</w:t>
      </w:r>
      <w:r w:rsidR="002638F2">
        <w:t xml:space="preserve"> public water s</w:t>
      </w:r>
      <w:r w:rsidR="00011C3F">
        <w:t>ystem number</w:t>
      </w:r>
      <w:r w:rsidR="00947755">
        <w:t> </w:t>
      </w:r>
      <w:r w:rsidR="00011C3F">
        <w:t>146002</w:t>
      </w:r>
      <w:r w:rsidR="00FE42E5">
        <w:t>.</w:t>
      </w:r>
      <w:r w:rsidR="005A6CB9">
        <w:rPr>
          <w:rStyle w:val="FootnoteReference"/>
        </w:rPr>
        <w:footnoteReference w:id="2"/>
      </w:r>
      <w:r w:rsidR="00FE42E5">
        <w:t xml:space="preserve">  Additionally</w:t>
      </w:r>
      <w:r w:rsidR="005A6CB9">
        <w:t>, the</w:t>
      </w:r>
      <w:r w:rsidR="00FE42E5">
        <w:t xml:space="preserve"> City serve</w:t>
      </w:r>
      <w:r w:rsidR="005A6CB9">
        <w:t>s 935 residential,</w:t>
      </w:r>
      <w:r w:rsidR="00CC1A33">
        <w:t> </w:t>
      </w:r>
      <w:r w:rsidR="005A6CB9">
        <w:t xml:space="preserve">139 commercial, and 6 industrial sewer customers </w:t>
      </w:r>
      <w:r w:rsidR="00B31526">
        <w:t>and proposes to add 116</w:t>
      </w:r>
      <w:r w:rsidR="002638F2">
        <w:t xml:space="preserve"> </w:t>
      </w:r>
      <w:r w:rsidR="00556242">
        <w:t xml:space="preserve">more connections </w:t>
      </w:r>
      <w:r w:rsidR="002638F2">
        <w:t>under TCEQ discharge p</w:t>
      </w:r>
      <w:r w:rsidR="00011C3F">
        <w:t>ermit number</w:t>
      </w:r>
      <w:r w:rsidR="00947755">
        <w:t> </w:t>
      </w:r>
      <w:r w:rsidR="00011C3F">
        <w:t>10564-004</w:t>
      </w:r>
      <w:r w:rsidR="00A3220E">
        <w:t>.</w:t>
      </w:r>
      <w:r w:rsidR="00A3220E">
        <w:rPr>
          <w:rStyle w:val="FootnoteReference"/>
        </w:rPr>
        <w:footnoteReference w:id="3"/>
      </w:r>
      <w:r w:rsidR="0056012C">
        <w:t xml:space="preserve">  Due to the</w:t>
      </w:r>
      <w:r w:rsidR="001D26CD">
        <w:t xml:space="preserve"> construction of </w:t>
      </w:r>
      <w:r w:rsidR="00DD3FA6">
        <w:t>three</w:t>
      </w:r>
      <w:r w:rsidR="001D26CD">
        <w:t xml:space="preserve"> subdivisions, additional water and sewer service will be needed</w:t>
      </w:r>
      <w:r w:rsidR="00FE1A6F">
        <w:t xml:space="preserve"> to serve </w:t>
      </w:r>
      <w:r w:rsidR="003673CE">
        <w:t>the new connections</w:t>
      </w:r>
      <w:r w:rsidR="001D26CD">
        <w:t>.</w:t>
      </w:r>
      <w:r w:rsidR="0060675E">
        <w:rPr>
          <w:rStyle w:val="FootnoteReference"/>
        </w:rPr>
        <w:footnoteReference w:id="4"/>
      </w:r>
    </w:p>
    <w:p w:rsidR="00D45CC9" w:rsidRDefault="005D23F9" w:rsidP="00F263A1">
      <w:pPr>
        <w:pStyle w:val="BodyText"/>
      </w:pPr>
      <w:r>
        <w:t>In response to the City of Dayton’</w:t>
      </w:r>
      <w:r w:rsidR="00263CC7">
        <w:t xml:space="preserve">s application, </w:t>
      </w:r>
      <w:r w:rsidR="00E9622F">
        <w:t>13</w:t>
      </w:r>
      <w:r w:rsidR="00F263A1">
        <w:t xml:space="preserve"> parties requested to intervene and</w:t>
      </w:r>
      <w:r w:rsidR="00263CC7">
        <w:softHyphen/>
      </w:r>
      <w:r w:rsidR="00263CC7">
        <w:softHyphen/>
        <w:t xml:space="preserve"> </w:t>
      </w:r>
      <w:r w:rsidR="00E9622F">
        <w:t>38</w:t>
      </w:r>
      <w:r w:rsidR="00263CC7">
        <w:t xml:space="preserve"> </w:t>
      </w:r>
      <w:r>
        <w:t>parties filed requests under TWC § 13.246(h) to exclude tracts of land from the City’s proposed service area.</w:t>
      </w:r>
      <w:r w:rsidR="005E0006">
        <w:t xml:space="preserve">  Additionally, </w:t>
      </w:r>
      <w:r w:rsidR="007E298E">
        <w:t xml:space="preserve">Woodland Hills Water, LLC, </w:t>
      </w:r>
      <w:r w:rsidR="005E0006">
        <w:t xml:space="preserve">T&amp;W </w:t>
      </w:r>
      <w:r w:rsidR="00C35205">
        <w:t xml:space="preserve">Water Service, </w:t>
      </w:r>
      <w:r w:rsidR="002C70AE">
        <w:t xml:space="preserve">South Central Water Company, </w:t>
      </w:r>
      <w:r w:rsidR="00867C81">
        <w:t>Aqua Texas, Inc.</w:t>
      </w:r>
      <w:r w:rsidR="00E9622F">
        <w:t xml:space="preserve">, </w:t>
      </w:r>
      <w:r w:rsidR="009715AF">
        <w:t xml:space="preserve">River Ranch </w:t>
      </w:r>
      <w:r w:rsidR="00E9622F">
        <w:t>Municipal Utility District</w:t>
      </w:r>
      <w:r w:rsidR="009E1EDD">
        <w:t xml:space="preserve"> No. 2, River Ranch </w:t>
      </w:r>
      <w:r w:rsidR="00E9622F">
        <w:t>Municipal Utility District</w:t>
      </w:r>
      <w:r w:rsidR="009E1EDD">
        <w:t xml:space="preserve"> No. 3, River Ranch </w:t>
      </w:r>
      <w:r w:rsidR="00E9622F">
        <w:t>Municipal Utility District</w:t>
      </w:r>
      <w:r w:rsidR="009E1EDD">
        <w:t xml:space="preserve"> No. 4, River Ranch </w:t>
      </w:r>
      <w:r w:rsidR="00E9622F">
        <w:lastRenderedPageBreak/>
        <w:t>Municipal Utility District</w:t>
      </w:r>
      <w:r w:rsidR="009E1EDD">
        <w:t xml:space="preserve"> No. 5, River Ranch </w:t>
      </w:r>
      <w:r w:rsidR="00E9622F">
        <w:t>Municipal Utility District</w:t>
      </w:r>
      <w:r w:rsidR="009E1EDD">
        <w:t xml:space="preserve"> No. 6, River Ranch </w:t>
      </w:r>
      <w:r w:rsidR="00E9622F">
        <w:t>Municipal Utility District</w:t>
      </w:r>
      <w:r w:rsidR="009E1EDD">
        <w:t xml:space="preserve"> No. 7</w:t>
      </w:r>
      <w:r w:rsidR="004B07C4">
        <w:t xml:space="preserve">, River Ranch </w:t>
      </w:r>
      <w:r w:rsidR="00E9622F">
        <w:t>Municipal Utility District</w:t>
      </w:r>
      <w:r w:rsidR="004B07C4">
        <w:t xml:space="preserve"> No. 13, River Ranch </w:t>
      </w:r>
      <w:r w:rsidR="00E9622F">
        <w:t>Municipal Utility District</w:t>
      </w:r>
      <w:r w:rsidR="004B07C4">
        <w:t xml:space="preserve"> No. 14, and River Ranch </w:t>
      </w:r>
      <w:r w:rsidR="00E9622F">
        <w:t>Municipal Utility District</w:t>
      </w:r>
      <w:r w:rsidR="004B07C4">
        <w:t xml:space="preserve"> No. 15</w:t>
      </w:r>
      <w:r w:rsidR="00BD7F29">
        <w:t xml:space="preserve"> (collectively, River Ranch MUDs)</w:t>
      </w:r>
      <w:r w:rsidR="00DD3FA6">
        <w:t xml:space="preserve"> </w:t>
      </w:r>
      <w:r w:rsidR="00867C81">
        <w:t>file</w:t>
      </w:r>
      <w:r w:rsidR="004721E6">
        <w:t xml:space="preserve">d </w:t>
      </w:r>
      <w:r w:rsidR="004173CB">
        <w:t>request</w:t>
      </w:r>
      <w:r w:rsidR="004721E6">
        <w:t>s</w:t>
      </w:r>
      <w:r w:rsidR="004173CB">
        <w:t xml:space="preserve"> for a public hearing.  </w:t>
      </w:r>
    </w:p>
    <w:p w:rsidR="0021071B" w:rsidRDefault="002B0AD7" w:rsidP="00F263A1">
      <w:pPr>
        <w:pStyle w:val="BodyText"/>
      </w:pPr>
      <w:r>
        <w:t xml:space="preserve">T&amp;W Water Service and South Central Water Company assert, among other things, that as holders of </w:t>
      </w:r>
      <w:r w:rsidR="00DD3FA6">
        <w:t xml:space="preserve">water </w:t>
      </w:r>
      <w:r>
        <w:t xml:space="preserve">CCNs adjacent to or in the vicinity of the requested certificated area, granting the City’s requested CCNs will </w:t>
      </w:r>
      <w:r w:rsidR="00020D2A">
        <w:t xml:space="preserve">adversely </w:t>
      </w:r>
      <w:r>
        <w:t>affect T&amp;W and South Central’s</w:t>
      </w:r>
      <w:r w:rsidR="00020D2A">
        <w:t xml:space="preserve"> ability to serve </w:t>
      </w:r>
      <w:r w:rsidR="00C465B0">
        <w:t xml:space="preserve">their </w:t>
      </w:r>
      <w:r>
        <w:t xml:space="preserve">customers and </w:t>
      </w:r>
      <w:r w:rsidR="00C465B0">
        <w:t xml:space="preserve">their </w:t>
      </w:r>
      <w:r>
        <w:t>investments in water assets.</w:t>
      </w:r>
      <w:r w:rsidR="00EC4819">
        <w:rPr>
          <w:rStyle w:val="FootnoteReference"/>
        </w:rPr>
        <w:footnoteReference w:id="5"/>
      </w:r>
      <w:r w:rsidR="00F13014">
        <w:t xml:space="preserve">  </w:t>
      </w:r>
      <w:r w:rsidR="00F13014" w:rsidRPr="00F13014">
        <w:t xml:space="preserve">Aqua Texas asserts, among other things, that if the City’s application is granted, Aqua Texas will no longer have the ability to respond to neighboring landowner requests for service, and that the City’s application </w:t>
      </w:r>
      <w:r w:rsidR="00817748">
        <w:t>f</w:t>
      </w:r>
      <w:r w:rsidR="00F13014" w:rsidRPr="00F13014">
        <w:t>ailed to address regionalization</w:t>
      </w:r>
      <w:r w:rsidR="00FC43AA" w:rsidRPr="00F13014">
        <w:t>.</w:t>
      </w:r>
      <w:r w:rsidR="001F1E91">
        <w:rPr>
          <w:rStyle w:val="FootnoteReference"/>
        </w:rPr>
        <w:footnoteReference w:id="6"/>
      </w:r>
      <w:r w:rsidR="009B5589">
        <w:t xml:space="preserve">  </w:t>
      </w:r>
      <w:r w:rsidR="00B730E2">
        <w:t>The</w:t>
      </w:r>
      <w:r w:rsidR="009715AF">
        <w:t xml:space="preserve"> River Ranch </w:t>
      </w:r>
      <w:r w:rsidR="00BD7F29">
        <w:t>MUD</w:t>
      </w:r>
      <w:r w:rsidR="00F263A1">
        <w:t>s</w:t>
      </w:r>
      <w:r w:rsidR="009715AF">
        <w:t xml:space="preserve"> assert that </w:t>
      </w:r>
      <w:r w:rsidR="0061760A">
        <w:t xml:space="preserve">each </w:t>
      </w:r>
      <w:r w:rsidR="009715AF">
        <w:t>did not receive proper notice of the application.</w:t>
      </w:r>
      <w:r w:rsidR="009715AF">
        <w:rPr>
          <w:rStyle w:val="FootnoteReference"/>
        </w:rPr>
        <w:footnoteReference w:id="7"/>
      </w:r>
      <w:r w:rsidR="00D260F0">
        <w:t xml:space="preserve">  </w:t>
      </w:r>
      <w:r w:rsidR="00E33409">
        <w:t>I</w:t>
      </w:r>
      <w:r w:rsidR="00D76458">
        <w:t>n response to the large number of opt-out requests, the City reduced its requested</w:t>
      </w:r>
      <w:r w:rsidR="00277431">
        <w:t xml:space="preserve"> CCN</w:t>
      </w:r>
      <w:r w:rsidR="00D76458">
        <w:t xml:space="preserve"> area from</w:t>
      </w:r>
      <w:r w:rsidR="00CC1A33">
        <w:t> </w:t>
      </w:r>
      <w:r w:rsidR="00D76458">
        <w:t>80,045 acres to 15,752 acres.</w:t>
      </w:r>
      <w:r w:rsidR="00D00BBC">
        <w:rPr>
          <w:rStyle w:val="FootnoteReference"/>
        </w:rPr>
        <w:footnoteReference w:id="8"/>
      </w:r>
      <w:r w:rsidR="00D260F0">
        <w:t xml:space="preserve">  </w:t>
      </w:r>
      <w:r w:rsidR="00E33409">
        <w:t>After the City reduced the proposed boundaries of its requested service</w:t>
      </w:r>
      <w:r w:rsidR="00C465B0">
        <w:t xml:space="preserve"> </w:t>
      </w:r>
      <w:r w:rsidR="00E33409">
        <w:t xml:space="preserve">area, </w:t>
      </w:r>
      <w:r w:rsidR="00D260F0">
        <w:t>T&amp;W Water Service, South Central Water Company, the River Ranch MUDs</w:t>
      </w:r>
      <w:r w:rsidR="007E298E">
        <w:t>, and Woodland Hills Water, LLC</w:t>
      </w:r>
      <w:r w:rsidR="00D260F0">
        <w:t xml:space="preserve"> withdrew their requests to intervene and for a public hearing.</w:t>
      </w:r>
      <w:r w:rsidR="00D260F0">
        <w:rPr>
          <w:rStyle w:val="FootnoteReference"/>
        </w:rPr>
        <w:footnoteReference w:id="9"/>
      </w:r>
      <w:r w:rsidR="00D260F0">
        <w:t xml:space="preserve">  </w:t>
      </w:r>
    </w:p>
    <w:p w:rsidR="00F24715" w:rsidRDefault="00E7237A" w:rsidP="00266F9F">
      <w:pPr>
        <w:pStyle w:val="BodyText"/>
      </w:pPr>
      <w:r>
        <w:t xml:space="preserve">On February 5, 2019, the Commission referred this docket to SOAH.  </w:t>
      </w:r>
      <w:r w:rsidR="00F818E6">
        <w:t>The City of Dayton</w:t>
      </w:r>
      <w:r w:rsidR="00F24715">
        <w:t xml:space="preserve"> was directed and</w:t>
      </w:r>
      <w:r w:rsidR="00604A1C">
        <w:t xml:space="preserve"> Commission Staff and other interested p</w:t>
      </w:r>
      <w:r w:rsidR="00DF1D74">
        <w:t>ersons</w:t>
      </w:r>
      <w:r w:rsidR="00604A1C">
        <w:t xml:space="preserve"> w</w:t>
      </w:r>
      <w:r w:rsidR="00DF1D74">
        <w:t>ere allowed to file a list of issues to be addressed in the docket and also identify any issues not to be addressed and any threshold legal or policy issues th</w:t>
      </w:r>
      <w:r w:rsidR="00F818E6">
        <w:t>at should b</w:t>
      </w:r>
      <w:r>
        <w:t>e addressed by February 12, 2019</w:t>
      </w:r>
      <w:r w:rsidR="00DF1D74">
        <w:t xml:space="preserve">.  </w:t>
      </w:r>
      <w:r w:rsidRPr="00E7237A">
        <w:t>Commission Staff, the City of Dayton, and Aqua Texas each timely filed a list of issues on February 12, 2019.</w:t>
      </w:r>
    </w:p>
    <w:p w:rsidR="006F2036" w:rsidRPr="003C35B5" w:rsidRDefault="006F2036" w:rsidP="006F2036">
      <w:pPr>
        <w:pStyle w:val="Heading1"/>
        <w:keepLines w:val="0"/>
        <w:tabs>
          <w:tab w:val="clear" w:pos="360"/>
        </w:tabs>
        <w:spacing w:before="480"/>
      </w:pPr>
      <w:r w:rsidRPr="003C35B5">
        <w:lastRenderedPageBreak/>
        <w:t>Issues to be Addressed</w:t>
      </w:r>
    </w:p>
    <w:p w:rsidR="006F2036" w:rsidRPr="003C35B5" w:rsidRDefault="006F2036" w:rsidP="006F2036">
      <w:pPr>
        <w:pStyle w:val="BodyText"/>
      </w:pPr>
      <w:r w:rsidRPr="003C35B5">
        <w:t>The Commission must provide to the administrative law judge (ALJ) a list of issues or areas to be addressed in any proceeding referred to the State Office of Administrative Hearings (SOAH).</w:t>
      </w:r>
      <w:r w:rsidRPr="003C35B5">
        <w:rPr>
          <w:rStyle w:val="FootnoteReference"/>
        </w:rPr>
        <w:footnoteReference w:id="10"/>
      </w:r>
      <w:r w:rsidRPr="003C35B5">
        <w:t xml:space="preserve">  After reviewing the pleadings submitted by the parties, the Commission identifies the following issues that must be addressed in this docket:</w:t>
      </w:r>
    </w:p>
    <w:p w:rsidR="00693972" w:rsidRPr="00C47C8A" w:rsidRDefault="00CC61C4" w:rsidP="00693972">
      <w:pPr>
        <w:pStyle w:val="IssueList"/>
      </w:pPr>
      <w:r>
        <w:t>Did</w:t>
      </w:r>
      <w:r w:rsidR="00693972" w:rsidRPr="00C47C8A">
        <w:t xml:space="preserve"> </w:t>
      </w:r>
      <w:r w:rsidR="0001515F">
        <w:t>the City</w:t>
      </w:r>
      <w:r w:rsidR="00B46E5B">
        <w:t>’s</w:t>
      </w:r>
      <w:r>
        <w:t xml:space="preserve"> </w:t>
      </w:r>
      <w:r w:rsidR="00693972" w:rsidRPr="00C47C8A">
        <w:t xml:space="preserve">notice </w:t>
      </w:r>
      <w:r>
        <w:t>comply</w:t>
      </w:r>
      <w:r w:rsidR="00693972" w:rsidRPr="00C47C8A">
        <w:t xml:space="preserve"> with TWC § 13.246 and 16 Texas Ad</w:t>
      </w:r>
      <w:r w:rsidR="00743416">
        <w:t>ministrative Code (TAC) §</w:t>
      </w:r>
      <w:r w:rsidR="00B46E5B">
        <w:t> </w:t>
      </w:r>
      <w:r w:rsidR="00743416">
        <w:t>24.235</w:t>
      </w:r>
      <w:r w:rsidR="00693972" w:rsidRPr="00C47C8A">
        <w:t>?</w:t>
      </w:r>
    </w:p>
    <w:p w:rsidR="001939F7" w:rsidRDefault="00AF498F" w:rsidP="00F55D9B">
      <w:pPr>
        <w:pStyle w:val="Heading7"/>
      </w:pPr>
      <w:r>
        <w:t>Water</w:t>
      </w:r>
    </w:p>
    <w:p w:rsidR="004873A9" w:rsidRDefault="004873A9" w:rsidP="004873A9">
      <w:pPr>
        <w:pStyle w:val="IssueList"/>
      </w:pPr>
      <w:r>
        <w:t>Does the City’s</w:t>
      </w:r>
      <w:r w:rsidRPr="00C47C8A">
        <w:t xml:space="preserve"> requested water service area</w:t>
      </w:r>
      <w:r>
        <w:t xml:space="preserve"> </w:t>
      </w:r>
      <w:r w:rsidRPr="00C47C8A">
        <w:t>overlap with the certificated service area</w:t>
      </w:r>
      <w:r>
        <w:t>s</w:t>
      </w:r>
      <w:r w:rsidRPr="00C47C8A">
        <w:t xml:space="preserve"> of other entities?  If so, what specific areas will overlap?  Has </w:t>
      </w:r>
      <w:r>
        <w:t>the City</w:t>
      </w:r>
      <w:r w:rsidRPr="00C47C8A">
        <w:t xml:space="preserve"> received appro</w:t>
      </w:r>
      <w:r>
        <w:t xml:space="preserve">priate consent to provide water </w:t>
      </w:r>
      <w:r w:rsidRPr="00C47C8A">
        <w:t>service within the entities’ service boundaries?</w:t>
      </w:r>
    </w:p>
    <w:p w:rsidR="004873A9" w:rsidRDefault="004873A9">
      <w:pPr>
        <w:pStyle w:val="IssueList"/>
      </w:pPr>
      <w:r w:rsidRPr="00C47C8A">
        <w:t xml:space="preserve">What modifications, if any, must be </w:t>
      </w:r>
      <w:r>
        <w:t xml:space="preserve">made to </w:t>
      </w:r>
      <w:r w:rsidRPr="00C47C8A">
        <w:t xml:space="preserve">reflect land removed from the requested </w:t>
      </w:r>
      <w:r>
        <w:t xml:space="preserve">water service </w:t>
      </w:r>
      <w:r w:rsidRPr="00C47C8A">
        <w:t>area because of a qualified landowner’s election to exclude some or all of the landowner’s property under TWC §</w:t>
      </w:r>
      <w:r>
        <w:t xml:space="preserve"> 13.246(h) and 16 TAC § 24.227</w:t>
      </w:r>
      <w:r w:rsidRPr="00C47C8A">
        <w:t>(h)?</w:t>
      </w:r>
    </w:p>
    <w:p w:rsidR="00AF498F" w:rsidRDefault="00AF498F" w:rsidP="00AF498F">
      <w:pPr>
        <w:pStyle w:val="IssueList"/>
      </w:pPr>
      <w:r>
        <w:t>Does the City</w:t>
      </w:r>
      <w:r w:rsidRPr="00C47C8A">
        <w:t xml:space="preserve"> possess the financial, managerial, and technical capability to provide continuous and adequate water service</w:t>
      </w:r>
      <w:r>
        <w:t xml:space="preserve"> to the entire unserved area?  TWC § 13.241(a) and 16 TAC § 24.227</w:t>
      </w:r>
      <w:r w:rsidRPr="00C47C8A">
        <w:t>(a).</w:t>
      </w:r>
    </w:p>
    <w:p w:rsidR="00AF498F" w:rsidRDefault="00AF498F" w:rsidP="00AF498F">
      <w:pPr>
        <w:pStyle w:val="IssueList"/>
      </w:pPr>
      <w:r>
        <w:t xml:space="preserve">What evidence establishes that a </w:t>
      </w:r>
      <w:r w:rsidR="002E408E">
        <w:t>water</w:t>
      </w:r>
      <w:r>
        <w:t xml:space="preserve"> CCN should be granted for the entire 15,752 acres?</w:t>
      </w:r>
      <w:r w:rsidR="00B47030">
        <w:t xml:space="preserve">  TWC § 13.246(c)(2) and 16 TAC § 24.227(d).</w:t>
      </w:r>
    </w:p>
    <w:p w:rsidR="00667835" w:rsidRDefault="00667835" w:rsidP="00667835">
      <w:pPr>
        <w:pStyle w:val="IssueList"/>
      </w:pPr>
      <w:r>
        <w:t xml:space="preserve">Should the Commission grant the City a water CCN for only </w:t>
      </w:r>
      <w:r w:rsidR="00EB3A0D">
        <w:t>a portion of the requested 15,75</w:t>
      </w:r>
      <w:r>
        <w:t xml:space="preserve">2 acres?  If so, in what area should the Commission issue </w:t>
      </w:r>
      <w:r w:rsidR="00F61ADF">
        <w:t>the certificate</w:t>
      </w:r>
      <w:r>
        <w:t xml:space="preserve"> and what evidence establishes the </w:t>
      </w:r>
      <w:r w:rsidR="00F61ADF">
        <w:t>granting of a partial CCN</w:t>
      </w:r>
      <w:r>
        <w:t>?</w:t>
      </w:r>
    </w:p>
    <w:p w:rsidR="00F61ADF" w:rsidRDefault="00F61ADF" w:rsidP="00F61ADF">
      <w:pPr>
        <w:pStyle w:val="IssueList"/>
      </w:pPr>
      <w:r>
        <w:t>Does the City</w:t>
      </w:r>
      <w:r w:rsidRPr="00C47C8A">
        <w:t xml:space="preserve"> have access to an adequate supply of water or have a long-term contract for purchased water with an entity whose system meets the</w:t>
      </w:r>
      <w:r>
        <w:t xml:space="preserve"> requirements of 16 TAC § 24.227</w:t>
      </w:r>
      <w:r w:rsidRPr="00C47C8A">
        <w:t>(a)(1)(A)?  TWC § 13.241(b)(2) and 16 TAC § 24.</w:t>
      </w:r>
      <w:r>
        <w:t>227</w:t>
      </w:r>
      <w:r w:rsidRPr="00C47C8A">
        <w:t>(a)(1)(B).</w:t>
      </w:r>
    </w:p>
    <w:p w:rsidR="0033617B" w:rsidRDefault="0033617B" w:rsidP="0033617B">
      <w:pPr>
        <w:pStyle w:val="IssueList"/>
      </w:pPr>
      <w:r w:rsidRPr="00C47C8A">
        <w:lastRenderedPageBreak/>
        <w:t xml:space="preserve">Would the requested </w:t>
      </w:r>
      <w:r>
        <w:t>unserved area</w:t>
      </w:r>
      <w:r w:rsidRPr="00C47C8A">
        <w:t xml:space="preserve"> require construction of a physically separate water system?  </w:t>
      </w:r>
      <w:r w:rsidRPr="00304B02">
        <w:t>If so, has the City proven that regionalization or consolidation with a retail public utility for water service is not economically feasible?</w:t>
      </w:r>
      <w:r>
        <w:t xml:space="preserve">  TWC § 13.241(d) and </w:t>
      </w:r>
      <w:r w:rsidRPr="00C47C8A">
        <w:t>16 TAC § 24.</w:t>
      </w:r>
      <w:r>
        <w:t>227</w:t>
      </w:r>
      <w:r w:rsidRPr="00C47C8A">
        <w:t>(b).</w:t>
      </w:r>
    </w:p>
    <w:p w:rsidR="00F61ADF" w:rsidRDefault="0033617B" w:rsidP="0033617B">
      <w:pPr>
        <w:pStyle w:val="IssueList"/>
      </w:pPr>
      <w:r>
        <w:t xml:space="preserve">Is the requested water CCN </w:t>
      </w:r>
      <w:r w:rsidRPr="00C47C8A">
        <w:t>necessary for the service, accommodation, convenience, or safety of the public</w:t>
      </w:r>
      <w:r>
        <w:t xml:space="preserve"> in the entire unserved area</w:t>
      </w:r>
      <w:r w:rsidRPr="00C47C8A">
        <w:t>?  TWC</w:t>
      </w:r>
      <w:r>
        <w:t xml:space="preserve"> § 13.246(b) and 16 TAC § 24.227</w:t>
      </w:r>
      <w:r w:rsidRPr="00C47C8A">
        <w:t>(c).</w:t>
      </w:r>
    </w:p>
    <w:p w:rsidR="00C8797A" w:rsidRPr="00C47C8A" w:rsidRDefault="00C8797A" w:rsidP="00C8797A">
      <w:pPr>
        <w:pStyle w:val="IssueList"/>
      </w:pPr>
      <w:r w:rsidRPr="00C47C8A">
        <w:t>Does the balance of factors under TWC § 13.24</w:t>
      </w:r>
      <w:r>
        <w:t>6(c) and 16 TAC § 24.227(d) weigh in favor of granting the City a water CCN to include the entire unserved area</w:t>
      </w:r>
      <w:r w:rsidRPr="00C47C8A">
        <w:t>?  In answering this issue, please address the following sub-issues:</w:t>
      </w:r>
    </w:p>
    <w:p w:rsidR="003F29A4" w:rsidRDefault="003F29A4">
      <w:pPr>
        <w:pStyle w:val="Issuesublist"/>
      </w:pPr>
      <w:r>
        <w:t xml:space="preserve">Is the requested </w:t>
      </w:r>
      <w:r w:rsidR="00C877C5">
        <w:t>water</w:t>
      </w:r>
      <w:r>
        <w:t xml:space="preserve"> service area currently receiving adequate </w:t>
      </w:r>
      <w:r w:rsidR="00F67841">
        <w:t>water</w:t>
      </w:r>
      <w:r>
        <w:t xml:space="preserve"> service?  TWC § 13.246(c)(1) and 16 TAC § 24.227(d)(1).</w:t>
      </w:r>
    </w:p>
    <w:p w:rsidR="00C8797A" w:rsidRPr="00F106C2" w:rsidRDefault="00C8797A" w:rsidP="00C8797A">
      <w:pPr>
        <w:pStyle w:val="Issuesublist"/>
      </w:pPr>
      <w:r>
        <w:t xml:space="preserve">Does </w:t>
      </w:r>
      <w:r w:rsidRPr="00F106C2">
        <w:t xml:space="preserve">the </w:t>
      </w:r>
      <w:r>
        <w:t xml:space="preserve">entire unserved area currently </w:t>
      </w:r>
      <w:r w:rsidRPr="00F106C2">
        <w:t>need water service?  TWC § 13.246(c)(2) and</w:t>
      </w:r>
      <w:r>
        <w:t xml:space="preserve"> 16 TAC § 24.227</w:t>
      </w:r>
      <w:r w:rsidRPr="00F106C2">
        <w:t xml:space="preserve">(d)(2).  </w:t>
      </w:r>
    </w:p>
    <w:p w:rsidR="00C8797A" w:rsidRDefault="00C8797A" w:rsidP="00C8797A">
      <w:pPr>
        <w:pStyle w:val="Issuesub2list"/>
      </w:pPr>
      <w:r w:rsidRPr="00F106C2">
        <w:t>Have any landowners, prospective landowners, tenants, or re</w:t>
      </w:r>
      <w:r>
        <w:t xml:space="preserve">sidents requested water service in the unserved area? </w:t>
      </w:r>
    </w:p>
    <w:p w:rsidR="00C8797A" w:rsidRPr="003A0884" w:rsidRDefault="00C8797A" w:rsidP="00C8797A">
      <w:pPr>
        <w:pStyle w:val="Issuesub2list"/>
        <w:numPr>
          <w:ilvl w:val="3"/>
          <w:numId w:val="3"/>
        </w:numPr>
      </w:pPr>
      <w:r w:rsidRPr="003A0884">
        <w:t>If so, were the requests for service for the entire unserved area?</w:t>
      </w:r>
    </w:p>
    <w:p w:rsidR="00C8797A" w:rsidRPr="003A0884" w:rsidRDefault="00C8797A" w:rsidP="00C8797A">
      <w:pPr>
        <w:pStyle w:val="Issuesub2list"/>
        <w:numPr>
          <w:ilvl w:val="3"/>
          <w:numId w:val="3"/>
        </w:numPr>
      </w:pPr>
      <w:r w:rsidRPr="003A0884">
        <w:t xml:space="preserve">If not, should certification of </w:t>
      </w:r>
      <w:r>
        <w:t>the City</w:t>
      </w:r>
      <w:r w:rsidRPr="003A0884">
        <w:t xml:space="preserve">’s service area </w:t>
      </w:r>
      <w:r>
        <w:t>be limited to areas where the City</w:t>
      </w:r>
      <w:r w:rsidRPr="003A0884">
        <w:t xml:space="preserve"> is currently providing service or to areas where </w:t>
      </w:r>
      <w:r>
        <w:t>the City</w:t>
      </w:r>
      <w:r w:rsidRPr="003A0884">
        <w:t xml:space="preserve"> has received requests for service?  TWC</w:t>
      </w:r>
      <w:r>
        <w:t xml:space="preserve"> § 13.246(b) and 16 TAC § 24.227</w:t>
      </w:r>
      <w:r w:rsidRPr="003A0884">
        <w:t>(c).</w:t>
      </w:r>
    </w:p>
    <w:p w:rsidR="00C8797A" w:rsidRPr="00F106C2" w:rsidRDefault="00C8797A" w:rsidP="00C8797A">
      <w:pPr>
        <w:pStyle w:val="Issuesub2list"/>
      </w:pPr>
      <w:r w:rsidRPr="00F106C2">
        <w:t>Are there economic needs for additional water service</w:t>
      </w:r>
      <w:r>
        <w:t xml:space="preserve"> in the entire unserved area</w:t>
      </w:r>
      <w:r w:rsidRPr="00F106C2">
        <w:t>?</w:t>
      </w:r>
    </w:p>
    <w:p w:rsidR="00C8797A" w:rsidRDefault="00C8797A" w:rsidP="00C8797A">
      <w:pPr>
        <w:pStyle w:val="Issuesub2list"/>
      </w:pPr>
      <w:r w:rsidRPr="00F106C2">
        <w:t>Are there environmental needs for additional water service</w:t>
      </w:r>
      <w:r>
        <w:t xml:space="preserve"> in the entire unserved area</w:t>
      </w:r>
      <w:r w:rsidRPr="00F106C2">
        <w:t xml:space="preserve">? </w:t>
      </w:r>
    </w:p>
    <w:p w:rsidR="00C24A41" w:rsidRPr="00F106C2" w:rsidRDefault="00C24A41">
      <w:pPr>
        <w:pStyle w:val="Issuesub2list"/>
      </w:pPr>
      <w:r>
        <w:t>Are there written ap</w:t>
      </w:r>
      <w:r w:rsidR="00C465B0">
        <w:t>plications or requests for water</w:t>
      </w:r>
      <w:r>
        <w:t xml:space="preserve"> service?</w:t>
      </w:r>
    </w:p>
    <w:p w:rsidR="00C8797A" w:rsidRDefault="00C8797A" w:rsidP="00C8797A">
      <w:pPr>
        <w:pStyle w:val="Issuesub2list"/>
      </w:pPr>
      <w:r w:rsidRPr="00F106C2">
        <w:t>Are there reports or market studies demonstrating ex</w:t>
      </w:r>
      <w:r>
        <w:t>isting or anticipated growth in the entire unserved area</w:t>
      </w:r>
      <w:r w:rsidRPr="00F106C2">
        <w:t>?</w:t>
      </w:r>
    </w:p>
    <w:p w:rsidR="00C8797A" w:rsidRPr="00F106C2" w:rsidRDefault="00C8797A" w:rsidP="00C8797A">
      <w:pPr>
        <w:pStyle w:val="Issuesublist"/>
      </w:pPr>
      <w:r w:rsidRPr="00F106C2">
        <w:t xml:space="preserve">Under TWC § </w:t>
      </w:r>
      <w:r>
        <w:t>13.246(c)(3) and 16 TAC § 24.227</w:t>
      </w:r>
      <w:r w:rsidRPr="00F106C2">
        <w:t xml:space="preserve">(d)(3), </w:t>
      </w:r>
      <w:r>
        <w:t xml:space="preserve">if the City is granted </w:t>
      </w:r>
      <w:r w:rsidR="001C3357">
        <w:t xml:space="preserve">a </w:t>
      </w:r>
      <w:r>
        <w:t xml:space="preserve">water CCN to include the entire unserved area, </w:t>
      </w:r>
      <w:r w:rsidRPr="00F106C2">
        <w:t>what is the effect on</w:t>
      </w:r>
      <w:r>
        <w:t>:</w:t>
      </w:r>
    </w:p>
    <w:p w:rsidR="00C8797A" w:rsidRPr="00F106C2" w:rsidRDefault="00C8797A" w:rsidP="00C8797A">
      <w:pPr>
        <w:pStyle w:val="Issuesub2list"/>
      </w:pPr>
      <w:r>
        <w:t>the City of Dayton</w:t>
      </w:r>
      <w:r w:rsidRPr="00F106C2">
        <w:t>,</w:t>
      </w:r>
    </w:p>
    <w:p w:rsidR="00C8797A" w:rsidRPr="00F106C2" w:rsidRDefault="00C8797A" w:rsidP="00C8797A">
      <w:pPr>
        <w:pStyle w:val="Issuesub2list"/>
      </w:pPr>
      <w:r w:rsidRPr="00F106C2">
        <w:t xml:space="preserve">landowners </w:t>
      </w:r>
      <w:r>
        <w:t xml:space="preserve">located within </w:t>
      </w:r>
      <w:r w:rsidR="00C465B0">
        <w:t xml:space="preserve">the </w:t>
      </w:r>
      <w:r>
        <w:t>unserved area</w:t>
      </w:r>
      <w:r w:rsidRPr="00F106C2">
        <w:t>, and</w:t>
      </w:r>
    </w:p>
    <w:p w:rsidR="00C8797A" w:rsidRPr="00F106C2" w:rsidRDefault="00C8797A" w:rsidP="00C8797A">
      <w:pPr>
        <w:pStyle w:val="Issuesub2list"/>
      </w:pPr>
      <w:r w:rsidRPr="00F106C2">
        <w:lastRenderedPageBreak/>
        <w:t>any retail public utility that provides the same service and that is already serving any area within two miles of the boundary of the</w:t>
      </w:r>
      <w:r>
        <w:t xml:space="preserve"> unserved</w:t>
      </w:r>
      <w:r w:rsidRPr="00F106C2">
        <w:t xml:space="preserve"> area?</w:t>
      </w:r>
      <w:r>
        <w:t xml:space="preserve">  In particular, how will granting the City </w:t>
      </w:r>
      <w:r w:rsidR="001C3357">
        <w:t xml:space="preserve">a </w:t>
      </w:r>
      <w:r>
        <w:t>water CCN</w:t>
      </w:r>
      <w:r w:rsidR="001C3357">
        <w:t xml:space="preserve"> </w:t>
      </w:r>
      <w:r>
        <w:t>affect the development plans of any municipality?</w:t>
      </w:r>
    </w:p>
    <w:p w:rsidR="00C8797A" w:rsidRPr="00F106C2" w:rsidRDefault="00C8797A" w:rsidP="00C8797A">
      <w:pPr>
        <w:pStyle w:val="Issuesublist"/>
      </w:pPr>
      <w:r w:rsidRPr="00F106C2">
        <w:t>Taking into consideration the current and projec</w:t>
      </w:r>
      <w:r>
        <w:t>ted density and land use of the City’s requested unserved area</w:t>
      </w:r>
      <w:r w:rsidRPr="00F106C2">
        <w:t xml:space="preserve">, does </w:t>
      </w:r>
      <w:r>
        <w:t xml:space="preserve">the City </w:t>
      </w:r>
      <w:r w:rsidRPr="00F106C2">
        <w:t>have the ability to provide adequate water</w:t>
      </w:r>
      <w:r>
        <w:t xml:space="preserve"> </w:t>
      </w:r>
      <w:r w:rsidRPr="00F106C2">
        <w:t>service</w:t>
      </w:r>
      <w:r>
        <w:t xml:space="preserve"> to the entire unserved area</w:t>
      </w:r>
      <w:r w:rsidRPr="00F106C2">
        <w:t>, including meeting the standards of the TCEQ and the Commission?</w:t>
      </w:r>
      <w:r>
        <w:t xml:space="preserve">  TWC § 13.246(c)(4) and 16 TAC § 24.227</w:t>
      </w:r>
      <w:r w:rsidRPr="00F106C2">
        <w:t>(d)(4).</w:t>
      </w:r>
    </w:p>
    <w:p w:rsidR="00C8797A" w:rsidRPr="00F106C2" w:rsidRDefault="00C8797A" w:rsidP="00C8797A">
      <w:pPr>
        <w:pStyle w:val="Issuesublist"/>
      </w:pPr>
      <w:r w:rsidRPr="00F106C2">
        <w:t xml:space="preserve">What is the feasibility of obtaining water service from an adjacent retail public utility?  TWC § </w:t>
      </w:r>
      <w:r>
        <w:t>13.246(c)(5) and 16 TAC § 24.227</w:t>
      </w:r>
      <w:r w:rsidRPr="00F106C2">
        <w:t>(d)(5).</w:t>
      </w:r>
    </w:p>
    <w:p w:rsidR="00C8797A" w:rsidRDefault="00C8797A" w:rsidP="00C8797A">
      <w:pPr>
        <w:pStyle w:val="Issuesublist"/>
      </w:pPr>
      <w:r w:rsidRPr="00F106C2">
        <w:t xml:space="preserve">Is </w:t>
      </w:r>
      <w:r>
        <w:t>the City</w:t>
      </w:r>
      <w:r w:rsidRPr="00F106C2">
        <w:t xml:space="preserve"> financially able to pay for the facilities necessary to provide continuous and adequate water</w:t>
      </w:r>
      <w:r>
        <w:t xml:space="preserve"> </w:t>
      </w:r>
      <w:r w:rsidRPr="00F106C2">
        <w:t>service</w:t>
      </w:r>
      <w:r>
        <w:t xml:space="preserve"> to the entire unserved area</w:t>
      </w:r>
      <w:r w:rsidRPr="00F106C2">
        <w:t xml:space="preserve">?  TWC § </w:t>
      </w:r>
      <w:r>
        <w:t>13.246(c)(6) and 16 TAC § 24.227</w:t>
      </w:r>
      <w:r w:rsidRPr="00F106C2">
        <w:t>(d)(6).</w:t>
      </w:r>
    </w:p>
    <w:p w:rsidR="00C8797A" w:rsidRPr="003A0884" w:rsidRDefault="00C8797A" w:rsidP="00C8797A">
      <w:pPr>
        <w:pStyle w:val="Issuesub2list"/>
      </w:pPr>
      <w:r>
        <w:t>Does the City</w:t>
      </w:r>
      <w:r w:rsidRPr="003A0884">
        <w:t xml:space="preserve"> have existing facilities adequate to provide continuous and adequate service to the entire unserved area?  If not, are additional facilities needed to ensure that continuous and adequate service can be provided to the entire unserved area? </w:t>
      </w:r>
    </w:p>
    <w:p w:rsidR="00C8797A" w:rsidRPr="003A0884" w:rsidRDefault="00C8797A" w:rsidP="00C8797A">
      <w:pPr>
        <w:pStyle w:val="Issuesub2list"/>
      </w:pPr>
      <w:r>
        <w:t>Is the City</w:t>
      </w:r>
      <w:r w:rsidRPr="003A0884">
        <w:t xml:space="preserve"> planning to build facilities in the future?  If so, what facilities is </w:t>
      </w:r>
      <w:r>
        <w:t>the City</w:t>
      </w:r>
      <w:r w:rsidRPr="003A0884">
        <w:t xml:space="preserve"> planning to build?  Where will these facilities be located?  When will the facilities be built?  Who will const</w:t>
      </w:r>
      <w:r>
        <w:t>ruct the facilities?  Has the City</w:t>
      </w:r>
      <w:r w:rsidRPr="003A0884">
        <w:t xml:space="preserve"> retained or engaged engineering or construction firms regarding the facilities?  How will the addition of new facil</w:t>
      </w:r>
      <w:r>
        <w:t>ities impact the bills of the City</w:t>
      </w:r>
      <w:r w:rsidRPr="003A0884">
        <w:t xml:space="preserve">’s existing customers? </w:t>
      </w:r>
    </w:p>
    <w:p w:rsidR="00C8797A" w:rsidRPr="003A0884" w:rsidRDefault="00C8797A" w:rsidP="00C8797A">
      <w:pPr>
        <w:pStyle w:val="Issuesub2list"/>
      </w:pPr>
      <w:r w:rsidRPr="003A0884">
        <w:t>What is the amou</w:t>
      </w:r>
      <w:r>
        <w:t>nt of credit available to the City?  How will the City</w:t>
      </w:r>
      <w:r w:rsidRPr="003A0884">
        <w:t xml:space="preserve"> finance new facilities or upgrades to existing facilities?  </w:t>
      </w:r>
    </w:p>
    <w:p w:rsidR="00C8797A" w:rsidRDefault="00C8797A" w:rsidP="006117E3">
      <w:pPr>
        <w:pStyle w:val="Issuesub2list"/>
      </w:pPr>
      <w:r w:rsidRPr="00304B02">
        <w:t xml:space="preserve">Does the City possess the ability to finance facilities and upgrades to facilities through its retained earnings? </w:t>
      </w:r>
    </w:p>
    <w:p w:rsidR="00C8797A" w:rsidRPr="00F106C2" w:rsidRDefault="00C8797A" w:rsidP="00C8797A">
      <w:pPr>
        <w:pStyle w:val="Issuesublist"/>
      </w:pPr>
      <w:r w:rsidRPr="00F106C2">
        <w:t xml:space="preserve">How, if at all, would environmental integrity be affected by granting </w:t>
      </w:r>
      <w:r>
        <w:t>the City a water CCN to include the entire unserved area</w:t>
      </w:r>
      <w:r w:rsidRPr="00F106C2">
        <w:t>?</w:t>
      </w:r>
      <w:r>
        <w:t xml:space="preserve">  TWC § 13.246(c)(7) and 16 TAC § 24.227</w:t>
      </w:r>
      <w:r w:rsidRPr="00F106C2">
        <w:t>(d)(7).</w:t>
      </w:r>
    </w:p>
    <w:p w:rsidR="00C8797A" w:rsidRDefault="00C8797A" w:rsidP="00C8797A">
      <w:pPr>
        <w:pStyle w:val="Issuesublist"/>
      </w:pPr>
      <w:r w:rsidRPr="00F106C2">
        <w:t>Is it probable that water service would be impro</w:t>
      </w:r>
      <w:r>
        <w:t xml:space="preserve">ved </w:t>
      </w:r>
      <w:r w:rsidRPr="00F106C2">
        <w:t xml:space="preserve">by </w:t>
      </w:r>
      <w:r>
        <w:t>granting the City a water CCN to include the entire unserved area?  TWC § 13.246(c)(8) and 16 TAC § 24.227</w:t>
      </w:r>
      <w:r w:rsidRPr="00F106C2">
        <w:t>(d)(8).</w:t>
      </w:r>
    </w:p>
    <w:p w:rsidR="0017667E" w:rsidRPr="00F106C2" w:rsidRDefault="0017667E" w:rsidP="00C8797A">
      <w:pPr>
        <w:pStyle w:val="Issuesublist"/>
      </w:pPr>
      <w:r>
        <w:lastRenderedPageBreak/>
        <w:t>Is it probable that costs to consumers would be lowered by gra</w:t>
      </w:r>
      <w:r w:rsidR="00392456">
        <w:t>n</w:t>
      </w:r>
      <w:r>
        <w:t>ting the City a water CCN to include the entire unserved area?  TWC § 13.246(c)(8) and 16 TAC § 24.227</w:t>
      </w:r>
      <w:r w:rsidRPr="00F106C2">
        <w:t>(d)(8).</w:t>
      </w:r>
    </w:p>
    <w:p w:rsidR="00C8797A" w:rsidRPr="00F106C2" w:rsidRDefault="00C8797A" w:rsidP="00C8797A">
      <w:pPr>
        <w:pStyle w:val="Issuesublist"/>
      </w:pPr>
      <w:r w:rsidRPr="00F106C2">
        <w:t xml:space="preserve">How, if at all, would </w:t>
      </w:r>
      <w:r w:rsidR="00392456">
        <w:t xml:space="preserve">the </w:t>
      </w:r>
      <w:r w:rsidR="006C706E">
        <w:t>land</w:t>
      </w:r>
      <w:r w:rsidRPr="00F106C2">
        <w:t xml:space="preserve"> be affected by granting </w:t>
      </w:r>
      <w:r>
        <w:t>the City a water CCN to include the entire unserved area?</w:t>
      </w:r>
      <w:r w:rsidRPr="00F106C2">
        <w:t xml:space="preserve"> TWC</w:t>
      </w:r>
      <w:r>
        <w:t xml:space="preserve"> </w:t>
      </w:r>
      <w:r w:rsidRPr="00F106C2">
        <w:t xml:space="preserve">§ </w:t>
      </w:r>
      <w:r>
        <w:t>13.246(c)(9) and 16 TAC § 24.227</w:t>
      </w:r>
      <w:r w:rsidRPr="00F106C2">
        <w:t>(d)(9).</w:t>
      </w:r>
    </w:p>
    <w:p w:rsidR="00616D79" w:rsidRDefault="00616D79" w:rsidP="00616D79">
      <w:pPr>
        <w:pStyle w:val="IssueList"/>
      </w:pPr>
      <w:r w:rsidRPr="00624C24">
        <w:t>Should the Commission require the City, in accordance with TWC § 13.</w:t>
      </w:r>
      <w:r>
        <w:t>246(d) and 16 TAC       § 24.227</w:t>
      </w:r>
      <w:r w:rsidRPr="00624C24">
        <w:t>(e), to provide a bond or other financial assurance to ensure that continuous and adequate water service is provided?</w:t>
      </w:r>
    </w:p>
    <w:p w:rsidR="00616D79" w:rsidRPr="00C47C8A" w:rsidRDefault="00616D79" w:rsidP="00616D79">
      <w:pPr>
        <w:pStyle w:val="IssueList"/>
      </w:pPr>
      <w:r>
        <w:t>If applicable, what were the City</w:t>
      </w:r>
      <w:r w:rsidRPr="00C47C8A">
        <w:t>’s efforts to:</w:t>
      </w:r>
    </w:p>
    <w:p w:rsidR="00616D79" w:rsidRPr="00F106C2" w:rsidRDefault="00616D79" w:rsidP="00616D79">
      <w:pPr>
        <w:pStyle w:val="Issuesublist"/>
      </w:pPr>
      <w:r w:rsidRPr="00F106C2">
        <w:t xml:space="preserve">extend water service to any economically distressed area, within the meaning of </w:t>
      </w:r>
      <w:r>
        <w:t xml:space="preserve">              </w:t>
      </w:r>
      <w:r w:rsidRPr="00F106C2">
        <w:t xml:space="preserve">TWC § 15.001(11), located within </w:t>
      </w:r>
      <w:r>
        <w:t>the City’s</w:t>
      </w:r>
      <w:r w:rsidRPr="00F106C2">
        <w:t xml:space="preserve"> certificated service area; and</w:t>
      </w:r>
    </w:p>
    <w:p w:rsidR="00616D79" w:rsidRDefault="00616D79" w:rsidP="00616D79">
      <w:pPr>
        <w:pStyle w:val="Issuesublist"/>
      </w:pPr>
      <w:r w:rsidRPr="00F106C2">
        <w:t>enforce rules adopted under TWC § 16.343, regarding minimum standards for safe and sanitary</w:t>
      </w:r>
      <w:r w:rsidR="00A81103">
        <w:t xml:space="preserve"> water supply?  TWC § 13.246(e).</w:t>
      </w:r>
    </w:p>
    <w:p w:rsidR="00086182" w:rsidRDefault="00086182" w:rsidP="00C80390">
      <w:pPr>
        <w:pStyle w:val="IssueList"/>
      </w:pPr>
      <w:r>
        <w:t>Has a development agreement been reached regarding the development of any portion of the requested service area?</w:t>
      </w:r>
    </w:p>
    <w:p w:rsidR="00086182" w:rsidRDefault="00086182" w:rsidP="00086182">
      <w:pPr>
        <w:pStyle w:val="IssueList"/>
      </w:pPr>
      <w:r>
        <w:t>Are there any current timetables for when development of any portion of the requested service area will actually begin?  If not,</w:t>
      </w:r>
      <w:r w:rsidR="0053392A">
        <w:t xml:space="preserve"> when does the City contemplate</w:t>
      </w:r>
      <w:r>
        <w:t xml:space="preserve"> development occurring?</w:t>
      </w:r>
    </w:p>
    <w:p w:rsidR="00086182" w:rsidRDefault="00086182" w:rsidP="00086182">
      <w:pPr>
        <w:pStyle w:val="IssueList"/>
      </w:pPr>
      <w:r>
        <w:t>Is any portion of the requested service area within the municipal limits or the extraterritorial jurisdiction of the City?</w:t>
      </w:r>
    </w:p>
    <w:p w:rsidR="002D4622" w:rsidRDefault="006C3907" w:rsidP="00086182">
      <w:pPr>
        <w:pStyle w:val="IssueList"/>
      </w:pPr>
      <w:r>
        <w:t>If at all</w:t>
      </w:r>
      <w:r w:rsidR="002D4622">
        <w:t>, does the City contemplate beginning annexation proceedings regarding any portion of the requested service area?</w:t>
      </w:r>
    </w:p>
    <w:p w:rsidR="002D4622" w:rsidRDefault="002D4622" w:rsidP="00086182">
      <w:pPr>
        <w:pStyle w:val="IssueList"/>
      </w:pPr>
      <w:r>
        <w:t>Does the City have a master plan for any portion of the requested service area?</w:t>
      </w:r>
    </w:p>
    <w:p w:rsidR="002D4622" w:rsidRDefault="002A1A39" w:rsidP="00086182">
      <w:pPr>
        <w:pStyle w:val="IssueList"/>
      </w:pPr>
      <w:r>
        <w:t>Who will construct any water</w:t>
      </w:r>
      <w:r w:rsidR="002D4622">
        <w:t xml:space="preserve"> infrastructure necessary to serve the requested service area?</w:t>
      </w:r>
      <w:r w:rsidR="00445BCA">
        <w:t xml:space="preserve">  How will that construction be financed?  Has the City made any budget projections for the con</w:t>
      </w:r>
      <w:r>
        <w:t>struction of any necessary water</w:t>
      </w:r>
      <w:r w:rsidR="00445BCA">
        <w:t xml:space="preserve"> infrastructure?</w:t>
      </w:r>
    </w:p>
    <w:p w:rsidR="00445BCA" w:rsidRDefault="00445BCA" w:rsidP="00086182">
      <w:pPr>
        <w:pStyle w:val="IssueList"/>
      </w:pPr>
      <w:r>
        <w:t xml:space="preserve">Has an engineering plan been completed for any </w:t>
      </w:r>
      <w:r w:rsidR="002A1A39">
        <w:t>water</w:t>
      </w:r>
      <w:r>
        <w:t xml:space="preserve"> infrastructure necessary to serve the requested service area?  If so, what are the parameters of that plan?  If not, when will an engineering firm be engaged to develop such a plan?</w:t>
      </w:r>
    </w:p>
    <w:p w:rsidR="00C8797A" w:rsidRDefault="00C80390" w:rsidP="00C80390">
      <w:pPr>
        <w:pStyle w:val="IssueList"/>
      </w:pPr>
      <w:r w:rsidRPr="003A0884">
        <w:lastRenderedPageBreak/>
        <w:t>If the</w:t>
      </w:r>
      <w:r>
        <w:t xml:space="preserve"> Commission grants the City a water </w:t>
      </w:r>
      <w:r w:rsidRPr="003A0884">
        <w:t>CCN,</w:t>
      </w:r>
      <w:r>
        <w:t xml:space="preserve"> should the area added to the City</w:t>
      </w:r>
      <w:r w:rsidRPr="003A0884">
        <w:t xml:space="preserve">’s service area only </w:t>
      </w:r>
      <w:r>
        <w:t>include the area in which the City</w:t>
      </w:r>
      <w:r w:rsidRPr="003A0884">
        <w:t xml:space="preserve"> currently has facilities and is providing water service?</w:t>
      </w:r>
    </w:p>
    <w:p w:rsidR="00C80390" w:rsidRDefault="00C80390" w:rsidP="00C80390">
      <w:pPr>
        <w:pStyle w:val="IssueList"/>
      </w:pPr>
      <w:r w:rsidRPr="003A0884">
        <w:t>Alternatively,</w:t>
      </w:r>
      <w:r>
        <w:t xml:space="preserve"> if the Commission grants the City a water CCN</w:t>
      </w:r>
      <w:r w:rsidRPr="003A0884">
        <w:t xml:space="preserve">, should </w:t>
      </w:r>
      <w:r>
        <w:t>the area added to the City</w:t>
      </w:r>
      <w:r w:rsidRPr="003A0884">
        <w:t xml:space="preserve">’s service area only </w:t>
      </w:r>
      <w:r>
        <w:t>include the area in which the City</w:t>
      </w:r>
      <w:r w:rsidRPr="003A0884">
        <w:t xml:space="preserve"> currently has facilities and is providing water</w:t>
      </w:r>
      <w:r w:rsidR="00356651">
        <w:t xml:space="preserve"> service, and </w:t>
      </w:r>
      <w:r w:rsidRPr="003A0884">
        <w:t>are</w:t>
      </w:r>
      <w:r>
        <w:t>as where it has a definite plan</w:t>
      </w:r>
      <w:r w:rsidRPr="003A0884">
        <w:t xml:space="preserve"> to construct facilities to provide water service? </w:t>
      </w:r>
    </w:p>
    <w:p w:rsidR="009E0B87" w:rsidRPr="00AF498F" w:rsidRDefault="009E0B87" w:rsidP="009E0B87">
      <w:pPr>
        <w:pStyle w:val="IssueList"/>
      </w:pPr>
      <w:r w:rsidRPr="003A0884">
        <w:t>Should the authority that may be grant</w:t>
      </w:r>
      <w:r>
        <w:t xml:space="preserve">ed to the City to </w:t>
      </w:r>
      <w:r w:rsidRPr="003A0884">
        <w:t>expand its certificated area be conditioned on facilities necessary to provide continuous and adequate service being installed within a set period of time?  If so, what is the appropriate period of time?</w:t>
      </w:r>
    </w:p>
    <w:p w:rsidR="00AF498F" w:rsidRPr="00AF498F" w:rsidRDefault="00AF498F" w:rsidP="00AF498F">
      <w:pPr>
        <w:pStyle w:val="Heading7"/>
      </w:pPr>
      <w:r>
        <w:t>Sewer</w:t>
      </w:r>
    </w:p>
    <w:p w:rsidR="004873A9" w:rsidRPr="00C47C8A" w:rsidRDefault="004873A9" w:rsidP="004873A9">
      <w:pPr>
        <w:pStyle w:val="IssueList"/>
      </w:pPr>
      <w:r>
        <w:t xml:space="preserve">Does the City’s requested sewer </w:t>
      </w:r>
      <w:r w:rsidRPr="00C47C8A">
        <w:t>service area</w:t>
      </w:r>
      <w:r>
        <w:t xml:space="preserve"> </w:t>
      </w:r>
      <w:r w:rsidRPr="00C47C8A">
        <w:t>overlap with the certificated service area</w:t>
      </w:r>
      <w:r>
        <w:t>s</w:t>
      </w:r>
      <w:r w:rsidRPr="00C47C8A">
        <w:t xml:space="preserve"> of other entities?  If so, what specific areas will overlap?  Has </w:t>
      </w:r>
      <w:r>
        <w:t>the City</w:t>
      </w:r>
      <w:r w:rsidRPr="00C47C8A">
        <w:t xml:space="preserve"> received appro</w:t>
      </w:r>
      <w:r>
        <w:t xml:space="preserve">priate consent to provide sewer </w:t>
      </w:r>
      <w:r w:rsidRPr="00C47C8A">
        <w:t>service within the entities’ service boundaries?</w:t>
      </w:r>
    </w:p>
    <w:p w:rsidR="004873A9" w:rsidRDefault="004873A9">
      <w:pPr>
        <w:pStyle w:val="IssueList"/>
      </w:pPr>
      <w:r w:rsidRPr="00C47C8A">
        <w:t xml:space="preserve">What modifications, if any, must be </w:t>
      </w:r>
      <w:r>
        <w:t xml:space="preserve">made to </w:t>
      </w:r>
      <w:r w:rsidRPr="00C47C8A">
        <w:t xml:space="preserve">reflect land removed from the requested </w:t>
      </w:r>
      <w:r>
        <w:t xml:space="preserve">sewer service </w:t>
      </w:r>
      <w:r w:rsidRPr="00C47C8A">
        <w:t>area because of a qualified landowner’s election to exclude some or all of the landowner’s property under TWC §</w:t>
      </w:r>
      <w:r>
        <w:t xml:space="preserve"> 13.246(h) and 16 TAC § 24.227</w:t>
      </w:r>
      <w:r w:rsidRPr="00C47C8A">
        <w:t>(h)?</w:t>
      </w:r>
    </w:p>
    <w:p w:rsidR="00897A98" w:rsidRDefault="00897A98" w:rsidP="00C80390">
      <w:pPr>
        <w:pStyle w:val="IssueList"/>
      </w:pPr>
      <w:r>
        <w:t>Does the City</w:t>
      </w:r>
      <w:r w:rsidRPr="00C47C8A">
        <w:t xml:space="preserve"> possess the financial, managerial, and technical capability to provid</w:t>
      </w:r>
      <w:r>
        <w:t xml:space="preserve">e continuous and adequate sewer </w:t>
      </w:r>
      <w:r w:rsidRPr="00C47C8A">
        <w:t>service</w:t>
      </w:r>
      <w:r>
        <w:t xml:space="preserve"> to the entire unserved area?  TWC § 13.241(a) and 16 TAC § 24.227</w:t>
      </w:r>
      <w:r w:rsidRPr="00C47C8A">
        <w:t>(a).</w:t>
      </w:r>
    </w:p>
    <w:p w:rsidR="00DA1045" w:rsidRDefault="00756DB1" w:rsidP="00C80390">
      <w:pPr>
        <w:pStyle w:val="IssueList"/>
      </w:pPr>
      <w:r>
        <w:t>What evidenc</w:t>
      </w:r>
      <w:r w:rsidR="00A10B68">
        <w:t xml:space="preserve">e establishes </w:t>
      </w:r>
      <w:r>
        <w:t xml:space="preserve">that </w:t>
      </w:r>
      <w:r w:rsidR="00AF498F">
        <w:t xml:space="preserve">a </w:t>
      </w:r>
      <w:r w:rsidR="00973468">
        <w:t xml:space="preserve">sewer </w:t>
      </w:r>
      <w:r>
        <w:t>CCN should</w:t>
      </w:r>
      <w:r w:rsidR="001F4656">
        <w:t xml:space="preserve"> be granted for the entire 15,75</w:t>
      </w:r>
      <w:r>
        <w:t>2 acres?</w:t>
      </w:r>
      <w:r w:rsidR="002E408E">
        <w:t xml:space="preserve">  TWC § 13.246(c)(2) and 16 TAC § 24.227(d)</w:t>
      </w:r>
    </w:p>
    <w:p w:rsidR="006728AE" w:rsidRDefault="001F4656" w:rsidP="00C80390">
      <w:pPr>
        <w:pStyle w:val="IssueList"/>
      </w:pPr>
      <w:r>
        <w:t xml:space="preserve">Should the Commission grant the City </w:t>
      </w:r>
      <w:r w:rsidR="00667835">
        <w:t>a sewer CCN</w:t>
      </w:r>
      <w:r w:rsidR="00F80272">
        <w:t xml:space="preserve"> for only</w:t>
      </w:r>
      <w:r w:rsidR="00EB3A0D">
        <w:t xml:space="preserve"> a portion of the requested 15,</w:t>
      </w:r>
      <w:r w:rsidR="00F80272">
        <w:t>7</w:t>
      </w:r>
      <w:r w:rsidR="00EB3A0D">
        <w:t>5</w:t>
      </w:r>
      <w:r w:rsidR="00F80272">
        <w:t xml:space="preserve">2 acres?  If so, in what area should the Commission issue </w:t>
      </w:r>
      <w:r w:rsidR="00F61ADF">
        <w:t>the certificate</w:t>
      </w:r>
      <w:r w:rsidR="00F80272">
        <w:t xml:space="preserve"> and what evidence establishes the granting of </w:t>
      </w:r>
      <w:r w:rsidR="00F61ADF">
        <w:t>a partial CCN</w:t>
      </w:r>
      <w:r w:rsidR="006728AE">
        <w:t>?</w:t>
      </w:r>
    </w:p>
    <w:p w:rsidR="00E05C14" w:rsidRDefault="00E05C14" w:rsidP="00C80390">
      <w:pPr>
        <w:pStyle w:val="IssueList"/>
      </w:pPr>
      <w:r>
        <w:t xml:space="preserve">Does the City have access </w:t>
      </w:r>
      <w:r w:rsidRPr="00C47C8A">
        <w:t>to</w:t>
      </w:r>
      <w:r>
        <w:t xml:space="preserve"> sewer treatment or capacity, or both, or a long-term contract for purchased sewer treatment or capacity, or both</w:t>
      </w:r>
      <w:r w:rsidR="00E23BEF">
        <w:t xml:space="preserve">, </w:t>
      </w:r>
      <w:r w:rsidRPr="00C47C8A">
        <w:t>with an entity whose system meets the</w:t>
      </w:r>
      <w:r>
        <w:t xml:space="preserve"> requireme</w:t>
      </w:r>
      <w:r w:rsidR="00983BF5">
        <w:t xml:space="preserve">nts of </w:t>
      </w:r>
      <w:r>
        <w:t>16 TAC § 24.227</w:t>
      </w:r>
      <w:r w:rsidR="00E23BEF">
        <w:t>(a)(2</w:t>
      </w:r>
      <w:r w:rsidRPr="00C47C8A">
        <w:t xml:space="preserve">)(A)?  TWC § </w:t>
      </w:r>
      <w:r w:rsidR="00356651">
        <w:t>13.241(c)</w:t>
      </w:r>
      <w:r w:rsidR="00E23BEF">
        <w:t xml:space="preserve"> and </w:t>
      </w:r>
      <w:r>
        <w:t>16 TAC §</w:t>
      </w:r>
      <w:r w:rsidR="00E23BEF">
        <w:t> </w:t>
      </w:r>
      <w:r>
        <w:t>24.227(a)(2)(B)</w:t>
      </w:r>
      <w:r w:rsidRPr="00C47C8A">
        <w:t>.</w:t>
      </w:r>
    </w:p>
    <w:p w:rsidR="00A10B68" w:rsidRPr="00C47C8A" w:rsidRDefault="00A10B68" w:rsidP="00C80390">
      <w:pPr>
        <w:pStyle w:val="IssueList"/>
      </w:pPr>
      <w:r>
        <w:lastRenderedPageBreak/>
        <w:t>What evidence establishes that the City is capable of meeting TCEQ’s design criteria for sewer treatment plants and the requirements of the TWC</w:t>
      </w:r>
      <w:r w:rsidR="00E23BEF">
        <w:t>?</w:t>
      </w:r>
    </w:p>
    <w:p w:rsidR="00FE004B" w:rsidRPr="00C47C8A" w:rsidRDefault="00FE004B" w:rsidP="00C80390">
      <w:pPr>
        <w:pStyle w:val="IssueList"/>
      </w:pPr>
      <w:r>
        <w:t>Would the requested unserved area require construction of a physically separate sewer system?  If so, has the applicant proven that regionalization or consolidation with a retail public utility for sewer service is not economically feasible?  TWC § 13.241(d) and 16 TAC § 24.227(b).</w:t>
      </w:r>
    </w:p>
    <w:p w:rsidR="00331340" w:rsidRDefault="003B165F" w:rsidP="00C80390">
      <w:pPr>
        <w:pStyle w:val="IssueList"/>
      </w:pPr>
      <w:r>
        <w:t xml:space="preserve">Is </w:t>
      </w:r>
      <w:r w:rsidR="0033617B">
        <w:t>the requested</w:t>
      </w:r>
      <w:r w:rsidR="00994A64">
        <w:t xml:space="preserve"> sewer</w:t>
      </w:r>
      <w:r>
        <w:t xml:space="preserve"> CCN </w:t>
      </w:r>
      <w:r w:rsidRPr="00C47C8A">
        <w:t>necessary for the service, accommodation, convenience, or safety of the public</w:t>
      </w:r>
      <w:r>
        <w:t xml:space="preserve"> in the entire unserved area</w:t>
      </w:r>
      <w:r w:rsidRPr="00C47C8A">
        <w:t>?  TWC</w:t>
      </w:r>
      <w:r w:rsidR="00994A64">
        <w:t xml:space="preserve"> §</w:t>
      </w:r>
      <w:r w:rsidR="004D3E1E">
        <w:t> </w:t>
      </w:r>
      <w:r w:rsidR="00994A64">
        <w:t>13.246(b) and 16 TAC § 24.227</w:t>
      </w:r>
      <w:r w:rsidRPr="00C47C8A">
        <w:t>(c).</w:t>
      </w:r>
    </w:p>
    <w:p w:rsidR="00531F42" w:rsidRPr="00C47C8A" w:rsidRDefault="00531F42" w:rsidP="00C80390">
      <w:pPr>
        <w:pStyle w:val="IssueList"/>
      </w:pPr>
      <w:r w:rsidRPr="00C47C8A">
        <w:t>Does the balance of factors under TWC § 13.24</w:t>
      </w:r>
      <w:r>
        <w:t>6(c) and 16 TAC § 24.227(d) weigh in favor of granting the City a sewer CCN to include the entire unserved area</w:t>
      </w:r>
      <w:r w:rsidRPr="00C47C8A">
        <w:t>?  In answering this issue, please address the following sub-issues:</w:t>
      </w:r>
    </w:p>
    <w:p w:rsidR="005E2861" w:rsidRDefault="005E2861" w:rsidP="00C80390">
      <w:pPr>
        <w:pStyle w:val="Issuesublist"/>
      </w:pPr>
      <w:r>
        <w:t>Is the requested sewer service area currently receiving adequate sewer service?  TWC § 13.246(c)(1) and 16 TAC § 24.227(d)(1).</w:t>
      </w:r>
    </w:p>
    <w:p w:rsidR="00531F42" w:rsidRPr="00F106C2" w:rsidRDefault="00531F42" w:rsidP="00C80390">
      <w:pPr>
        <w:pStyle w:val="Issuesublist"/>
      </w:pPr>
      <w:r>
        <w:t xml:space="preserve">Does </w:t>
      </w:r>
      <w:r w:rsidRPr="00F106C2">
        <w:t xml:space="preserve">the </w:t>
      </w:r>
      <w:r>
        <w:t>entire unserved area need</w:t>
      </w:r>
      <w:r w:rsidR="005E2861">
        <w:t xml:space="preserve"> additional</w:t>
      </w:r>
      <w:r>
        <w:t xml:space="preserve"> sewer</w:t>
      </w:r>
      <w:r w:rsidRPr="00F106C2">
        <w:t xml:space="preserve"> service?  TWC § 13.246(c)(2) and</w:t>
      </w:r>
      <w:r>
        <w:t xml:space="preserve"> 16 TAC § 24.227</w:t>
      </w:r>
      <w:r w:rsidRPr="00F106C2">
        <w:t xml:space="preserve">(d)(2).  </w:t>
      </w:r>
    </w:p>
    <w:p w:rsidR="00531F42" w:rsidRDefault="00531F42" w:rsidP="00C80390">
      <w:pPr>
        <w:pStyle w:val="Issuesub2list"/>
      </w:pPr>
      <w:r w:rsidRPr="00F106C2">
        <w:t>Have any landowners, prospective landowners, tenants, or re</w:t>
      </w:r>
      <w:r>
        <w:t xml:space="preserve">sidents requested sewer service in the unserved area? </w:t>
      </w:r>
    </w:p>
    <w:p w:rsidR="00531F42" w:rsidRPr="003A0884" w:rsidRDefault="00531F42" w:rsidP="00C80390">
      <w:pPr>
        <w:pStyle w:val="Issuesub2list"/>
        <w:numPr>
          <w:ilvl w:val="3"/>
          <w:numId w:val="11"/>
        </w:numPr>
      </w:pPr>
      <w:r w:rsidRPr="003A0884">
        <w:t>If so, were the requests for service for the entire unserved area?</w:t>
      </w:r>
    </w:p>
    <w:p w:rsidR="00531F42" w:rsidRPr="003A0884" w:rsidRDefault="00531F42" w:rsidP="00C80390">
      <w:pPr>
        <w:pStyle w:val="Issuesub2list"/>
        <w:numPr>
          <w:ilvl w:val="3"/>
          <w:numId w:val="11"/>
        </w:numPr>
      </w:pPr>
      <w:r w:rsidRPr="003A0884">
        <w:t xml:space="preserve">If not, should certification of </w:t>
      </w:r>
      <w:r>
        <w:t>the City</w:t>
      </w:r>
      <w:r w:rsidRPr="003A0884">
        <w:t xml:space="preserve">’s service area </w:t>
      </w:r>
      <w:r>
        <w:t>be limited to areas where the City</w:t>
      </w:r>
      <w:r w:rsidRPr="003A0884">
        <w:t xml:space="preserve"> is currently providing service or to areas where </w:t>
      </w:r>
      <w:r>
        <w:t>the City</w:t>
      </w:r>
      <w:r w:rsidRPr="003A0884">
        <w:t xml:space="preserve"> has received requests for service?  TWC</w:t>
      </w:r>
      <w:r>
        <w:t xml:space="preserve"> § 13.246(b) and 16 TAC § 24.227</w:t>
      </w:r>
      <w:r w:rsidRPr="003A0884">
        <w:t>(c).</w:t>
      </w:r>
    </w:p>
    <w:p w:rsidR="00531F42" w:rsidRPr="00F106C2" w:rsidRDefault="00531F42" w:rsidP="00C80390">
      <w:pPr>
        <w:pStyle w:val="Issuesub2list"/>
      </w:pPr>
      <w:r w:rsidRPr="00F106C2">
        <w:t>Are there eco</w:t>
      </w:r>
      <w:r>
        <w:t>nomic needs for additional sewer</w:t>
      </w:r>
      <w:r w:rsidRPr="00F106C2">
        <w:t xml:space="preserve"> service</w:t>
      </w:r>
      <w:r>
        <w:t xml:space="preserve"> in the entire unserved area</w:t>
      </w:r>
      <w:r w:rsidRPr="00F106C2">
        <w:t>?</w:t>
      </w:r>
    </w:p>
    <w:p w:rsidR="00531F42" w:rsidRDefault="00531F42" w:rsidP="00C80390">
      <w:pPr>
        <w:pStyle w:val="Issuesub2list"/>
      </w:pPr>
      <w:r w:rsidRPr="00F106C2">
        <w:t>Are there environm</w:t>
      </w:r>
      <w:r>
        <w:t>ental needs for additional sewer</w:t>
      </w:r>
      <w:r w:rsidRPr="00F106C2">
        <w:t xml:space="preserve"> service</w:t>
      </w:r>
      <w:r>
        <w:t xml:space="preserve"> in the entire unserved area</w:t>
      </w:r>
      <w:r w:rsidRPr="00F106C2">
        <w:t xml:space="preserve">? </w:t>
      </w:r>
    </w:p>
    <w:p w:rsidR="00A67F96" w:rsidRPr="00F106C2" w:rsidRDefault="00A67F96" w:rsidP="00C80390">
      <w:pPr>
        <w:pStyle w:val="Issuesub2list"/>
      </w:pPr>
      <w:r>
        <w:t>Are there written applications or requests for sewer service?</w:t>
      </w:r>
    </w:p>
    <w:p w:rsidR="00531F42" w:rsidRPr="00F106C2" w:rsidRDefault="00531F42" w:rsidP="00C80390">
      <w:pPr>
        <w:pStyle w:val="Issuesub2list"/>
      </w:pPr>
      <w:r w:rsidRPr="00F106C2">
        <w:t>Are there reports or market studies demonstrating ex</w:t>
      </w:r>
      <w:r>
        <w:t>isting or anticipated growth in the entire unserved area</w:t>
      </w:r>
      <w:r w:rsidRPr="00F106C2">
        <w:t>?</w:t>
      </w:r>
    </w:p>
    <w:p w:rsidR="003B165F" w:rsidRPr="00F106C2" w:rsidRDefault="003B165F" w:rsidP="00C80390">
      <w:pPr>
        <w:pStyle w:val="Issuesublist"/>
      </w:pPr>
      <w:r w:rsidRPr="00F106C2">
        <w:t xml:space="preserve">Under TWC § </w:t>
      </w:r>
      <w:r w:rsidR="00EF776B">
        <w:t>13.246(c)(3) and 16 TAC § 24.227</w:t>
      </w:r>
      <w:r w:rsidRPr="00F106C2">
        <w:t xml:space="preserve">(d)(3), </w:t>
      </w:r>
      <w:r w:rsidR="004D3E1E">
        <w:t xml:space="preserve">if the City is granted </w:t>
      </w:r>
      <w:r w:rsidR="008264AC">
        <w:t>a sewer</w:t>
      </w:r>
      <w:r w:rsidR="004D3E1E">
        <w:t xml:space="preserve"> </w:t>
      </w:r>
      <w:r w:rsidR="00AE259F">
        <w:t>CCN</w:t>
      </w:r>
      <w:r w:rsidR="004D3E1E">
        <w:t xml:space="preserve"> to include the entire unserved area, </w:t>
      </w:r>
      <w:r w:rsidRPr="00F106C2">
        <w:t>what is the effect on</w:t>
      </w:r>
      <w:r w:rsidR="00EF776B">
        <w:t>:</w:t>
      </w:r>
    </w:p>
    <w:p w:rsidR="003B165F" w:rsidRPr="00F106C2" w:rsidRDefault="005E2730" w:rsidP="00C80390">
      <w:pPr>
        <w:pStyle w:val="Issuesub2list"/>
      </w:pPr>
      <w:r>
        <w:lastRenderedPageBreak/>
        <w:t>the City of Dayton</w:t>
      </w:r>
      <w:r w:rsidR="003B165F" w:rsidRPr="00F106C2">
        <w:t>,</w:t>
      </w:r>
    </w:p>
    <w:p w:rsidR="003B165F" w:rsidRPr="00F106C2" w:rsidRDefault="003B165F" w:rsidP="00C80390">
      <w:pPr>
        <w:pStyle w:val="Issuesub2list"/>
      </w:pPr>
      <w:r w:rsidRPr="00F106C2">
        <w:t xml:space="preserve">landowners </w:t>
      </w:r>
      <w:r>
        <w:t>located within</w:t>
      </w:r>
      <w:r w:rsidR="004534F8">
        <w:t xml:space="preserve"> the</w:t>
      </w:r>
      <w:r>
        <w:t xml:space="preserve"> unserved area</w:t>
      </w:r>
      <w:r w:rsidRPr="00F106C2">
        <w:t>, and</w:t>
      </w:r>
    </w:p>
    <w:p w:rsidR="003B165F" w:rsidRPr="00F106C2" w:rsidRDefault="003B165F" w:rsidP="00C80390">
      <w:pPr>
        <w:pStyle w:val="Issuesub2list"/>
      </w:pPr>
      <w:r w:rsidRPr="00F106C2">
        <w:t>any retail public utility that provides the same service and that is already serving any area within two miles of the boundary of the</w:t>
      </w:r>
      <w:r>
        <w:t xml:space="preserve"> unserved</w:t>
      </w:r>
      <w:r w:rsidRPr="00F106C2">
        <w:t xml:space="preserve"> area?</w:t>
      </w:r>
      <w:r>
        <w:t xml:space="preserve">  In particular, how will granting </w:t>
      </w:r>
      <w:r w:rsidR="00885C83">
        <w:t xml:space="preserve">the City a </w:t>
      </w:r>
      <w:r w:rsidR="00841D39">
        <w:t>sewer</w:t>
      </w:r>
      <w:r>
        <w:t xml:space="preserve"> CCN</w:t>
      </w:r>
      <w:r w:rsidR="00885C83">
        <w:t xml:space="preserve"> </w:t>
      </w:r>
      <w:r>
        <w:t>affect the development plans of any municipality?</w:t>
      </w:r>
    </w:p>
    <w:p w:rsidR="003B165F" w:rsidRPr="00F106C2" w:rsidRDefault="003B165F" w:rsidP="00C80390">
      <w:pPr>
        <w:pStyle w:val="Issuesublist"/>
      </w:pPr>
      <w:r w:rsidRPr="00F106C2">
        <w:t>Taking into consideration the current and projec</w:t>
      </w:r>
      <w:r>
        <w:t>te</w:t>
      </w:r>
      <w:r w:rsidR="005E2730">
        <w:t>d density and land use of the City</w:t>
      </w:r>
      <w:r>
        <w:t>’s requested unserved area</w:t>
      </w:r>
      <w:r w:rsidRPr="00F106C2">
        <w:t xml:space="preserve">, does </w:t>
      </w:r>
      <w:r w:rsidR="005E2730">
        <w:t>the City</w:t>
      </w:r>
      <w:r>
        <w:t xml:space="preserve"> </w:t>
      </w:r>
      <w:r w:rsidRPr="00F106C2">
        <w:t>have the a</w:t>
      </w:r>
      <w:r w:rsidR="00EA0305">
        <w:t xml:space="preserve">bility to provide adequate </w:t>
      </w:r>
      <w:r w:rsidR="00EF776B">
        <w:t>sewer</w:t>
      </w:r>
      <w:r w:rsidRPr="00F106C2">
        <w:t xml:space="preserve"> service</w:t>
      </w:r>
      <w:r>
        <w:t xml:space="preserve"> to the entire unserved area</w:t>
      </w:r>
      <w:r w:rsidRPr="00F106C2">
        <w:t>, including meeting the standards of the TCEQ and the Commission?</w:t>
      </w:r>
      <w:r>
        <w:t xml:space="preserve">  TWC § 13.246(c)(4) and </w:t>
      </w:r>
      <w:r w:rsidR="00EF776B">
        <w:t>16 TAC § 24.227</w:t>
      </w:r>
      <w:r w:rsidRPr="00F106C2">
        <w:t>(d)(4).</w:t>
      </w:r>
    </w:p>
    <w:p w:rsidR="003B165F" w:rsidRPr="00F106C2" w:rsidRDefault="003B165F" w:rsidP="00C80390">
      <w:pPr>
        <w:pStyle w:val="Issuesublist"/>
      </w:pPr>
      <w:r w:rsidRPr="00F106C2">
        <w:t>What is the</w:t>
      </w:r>
      <w:r w:rsidR="00EA0305">
        <w:t xml:space="preserve"> feasibility of obtaining </w:t>
      </w:r>
      <w:r w:rsidR="00EF776B">
        <w:t xml:space="preserve">sewer </w:t>
      </w:r>
      <w:r w:rsidRPr="00F106C2">
        <w:t xml:space="preserve">service from an adjacent retail public utility?  TWC § </w:t>
      </w:r>
      <w:r w:rsidR="00EF776B">
        <w:t>13.246(c)(5) and 16 TAC § 24.227</w:t>
      </w:r>
      <w:r w:rsidRPr="00F106C2">
        <w:t>(d)(5).</w:t>
      </w:r>
    </w:p>
    <w:p w:rsidR="003B165F" w:rsidRDefault="003B165F" w:rsidP="00C80390">
      <w:pPr>
        <w:pStyle w:val="Issuesublist"/>
      </w:pPr>
      <w:r w:rsidRPr="00F106C2">
        <w:t xml:space="preserve">Is </w:t>
      </w:r>
      <w:r w:rsidR="005E2730">
        <w:t>the City</w:t>
      </w:r>
      <w:r w:rsidRPr="00F106C2">
        <w:t xml:space="preserve"> financially able to pay for the facilities necessary to provi</w:t>
      </w:r>
      <w:r w:rsidR="00EA0305">
        <w:t xml:space="preserve">de continuous and adequate </w:t>
      </w:r>
      <w:r w:rsidR="00EF776B">
        <w:t>sewer</w:t>
      </w:r>
      <w:r w:rsidRPr="00F106C2">
        <w:t xml:space="preserve"> service</w:t>
      </w:r>
      <w:r>
        <w:t xml:space="preserve"> to the entire unserved area</w:t>
      </w:r>
      <w:r w:rsidRPr="00F106C2">
        <w:t xml:space="preserve">?  TWC § </w:t>
      </w:r>
      <w:r w:rsidR="00EF776B">
        <w:t>13.246(c)(6) and 16 TAC § 24.227</w:t>
      </w:r>
      <w:r w:rsidRPr="00F106C2">
        <w:t>(d)(6).</w:t>
      </w:r>
    </w:p>
    <w:p w:rsidR="003B165F" w:rsidRPr="003A0884" w:rsidRDefault="005E2730" w:rsidP="00C80390">
      <w:pPr>
        <w:pStyle w:val="Issuesub2list"/>
      </w:pPr>
      <w:r>
        <w:t>Does the City</w:t>
      </w:r>
      <w:r w:rsidR="003B165F" w:rsidRPr="003A0884">
        <w:t xml:space="preserve"> have existing facilities adequate to provide continuous and adequate service to the entire unserved area?  If not, are additional facilities needed to ensure that continuous and adequate service can be provided to the entire unserved area? </w:t>
      </w:r>
    </w:p>
    <w:p w:rsidR="003B165F" w:rsidRPr="003A0884" w:rsidRDefault="005E2730" w:rsidP="00C80390">
      <w:pPr>
        <w:pStyle w:val="Issuesub2list"/>
      </w:pPr>
      <w:r>
        <w:t>Is the City</w:t>
      </w:r>
      <w:r w:rsidR="003B165F" w:rsidRPr="003A0884">
        <w:t xml:space="preserve"> planning to build facilities in the future?  If so, what facilities is </w:t>
      </w:r>
      <w:r w:rsidR="00D91FAB">
        <w:t>the City</w:t>
      </w:r>
      <w:r w:rsidR="003B165F" w:rsidRPr="003A0884">
        <w:t xml:space="preserve"> planning to build?  Where will these facilities be located?  When will the facilities be built?  Who will const</w:t>
      </w:r>
      <w:r w:rsidR="009D0698">
        <w:t>ruct the facilities?  Has the City</w:t>
      </w:r>
      <w:r w:rsidR="003B165F" w:rsidRPr="003A0884">
        <w:t xml:space="preserve"> retained or engaged engineering or construction firms regarding the facilities?  How will the addition of new facil</w:t>
      </w:r>
      <w:r w:rsidR="009D0698">
        <w:t>ities impact the bills of the City</w:t>
      </w:r>
      <w:r w:rsidR="003B165F" w:rsidRPr="003A0884">
        <w:t xml:space="preserve">’s existing customers? </w:t>
      </w:r>
    </w:p>
    <w:p w:rsidR="003B165F" w:rsidRPr="003A0884" w:rsidRDefault="003B165F" w:rsidP="00C80390">
      <w:pPr>
        <w:pStyle w:val="Issuesub2list"/>
      </w:pPr>
      <w:r w:rsidRPr="003A0884">
        <w:t>What is the amou</w:t>
      </w:r>
      <w:r w:rsidR="009D0698">
        <w:t>nt of credit available to the City?  How will the City</w:t>
      </w:r>
      <w:r w:rsidRPr="003A0884">
        <w:t xml:space="preserve"> finance new facilities or upgrades to existing facilities?  </w:t>
      </w:r>
    </w:p>
    <w:p w:rsidR="003B165F" w:rsidRPr="00304B02" w:rsidRDefault="003B165F" w:rsidP="00C80390">
      <w:pPr>
        <w:pStyle w:val="Issuesub2list"/>
      </w:pPr>
      <w:r w:rsidRPr="00304B02">
        <w:t xml:space="preserve">Does </w:t>
      </w:r>
      <w:r w:rsidR="00304B02" w:rsidRPr="00304B02">
        <w:t>the City</w:t>
      </w:r>
      <w:r w:rsidRPr="00304B02">
        <w:t xml:space="preserve"> possess the ability to finance facilities and upgrades to facilities through its retained earnings? </w:t>
      </w:r>
    </w:p>
    <w:p w:rsidR="003B165F" w:rsidRPr="00F106C2" w:rsidRDefault="003B165F" w:rsidP="00C80390">
      <w:pPr>
        <w:pStyle w:val="Issuesublist"/>
      </w:pPr>
      <w:r w:rsidRPr="00F106C2">
        <w:t xml:space="preserve">How, if at all, would environmental integrity be affected by granting </w:t>
      </w:r>
      <w:r w:rsidR="009D0698">
        <w:t>the City</w:t>
      </w:r>
      <w:r>
        <w:t xml:space="preserve"> </w:t>
      </w:r>
      <w:r w:rsidR="00EA0305">
        <w:t xml:space="preserve">a </w:t>
      </w:r>
      <w:r w:rsidR="007C4958">
        <w:t>sewer CCN</w:t>
      </w:r>
      <w:r w:rsidR="0030602D">
        <w:t xml:space="preserve"> </w:t>
      </w:r>
      <w:r>
        <w:t>to include the entire unserved area</w:t>
      </w:r>
      <w:r w:rsidRPr="00F106C2">
        <w:t>?  TWC § 13.246(c)(7) and 16 TAC</w:t>
      </w:r>
      <w:r w:rsidR="00EA0305">
        <w:t xml:space="preserve"> </w:t>
      </w:r>
      <w:r w:rsidR="00624C24">
        <w:t>§</w:t>
      </w:r>
      <w:r w:rsidR="00EA0305">
        <w:t> </w:t>
      </w:r>
      <w:r w:rsidR="00624C24">
        <w:t>24.227</w:t>
      </w:r>
      <w:r w:rsidRPr="00F106C2">
        <w:t>(d)(7).</w:t>
      </w:r>
    </w:p>
    <w:p w:rsidR="003B165F" w:rsidRDefault="003B165F" w:rsidP="00C80390">
      <w:pPr>
        <w:pStyle w:val="Issuesublist"/>
      </w:pPr>
      <w:r w:rsidRPr="00F106C2">
        <w:lastRenderedPageBreak/>
        <w:t xml:space="preserve">Is it probable that </w:t>
      </w:r>
      <w:r w:rsidR="00624C24">
        <w:t xml:space="preserve">sewer </w:t>
      </w:r>
      <w:r w:rsidRPr="00F106C2">
        <w:t>service would be impro</w:t>
      </w:r>
      <w:r>
        <w:t xml:space="preserve">ved </w:t>
      </w:r>
      <w:r w:rsidRPr="00F106C2">
        <w:t xml:space="preserve">by </w:t>
      </w:r>
      <w:r w:rsidR="006444DF">
        <w:t xml:space="preserve">granting the City </w:t>
      </w:r>
      <w:r w:rsidR="00EA0305">
        <w:t xml:space="preserve">a sewer CCN </w:t>
      </w:r>
      <w:r>
        <w:t xml:space="preserve">to include the entire unserved area?  TWC § 13.246(c)(8) and </w:t>
      </w:r>
      <w:r w:rsidR="00624C24">
        <w:t>16 TAC § 24.227</w:t>
      </w:r>
      <w:r w:rsidRPr="00F106C2">
        <w:t>(d)(8).</w:t>
      </w:r>
    </w:p>
    <w:p w:rsidR="001D4E85" w:rsidRPr="00F106C2" w:rsidRDefault="001D4E85" w:rsidP="001D4E85">
      <w:pPr>
        <w:pStyle w:val="Issuesublist"/>
      </w:pPr>
      <w:r>
        <w:t>Is it probable that costs to consumers would be lowered by gra</w:t>
      </w:r>
      <w:r w:rsidR="004534F8">
        <w:t>n</w:t>
      </w:r>
      <w:r>
        <w:t>ting the City a sewer CCN to include the entire unserved area?  TWC § 13.246(c)(8) and 16 TAC § 24.227</w:t>
      </w:r>
      <w:r w:rsidRPr="00F106C2">
        <w:t>(d)(8).</w:t>
      </w:r>
    </w:p>
    <w:p w:rsidR="003B165F" w:rsidRPr="00F106C2" w:rsidRDefault="003B165F" w:rsidP="00C80390">
      <w:pPr>
        <w:pStyle w:val="Issuesublist"/>
      </w:pPr>
      <w:r w:rsidRPr="00F106C2">
        <w:t xml:space="preserve">How, if at all, would </w:t>
      </w:r>
      <w:r w:rsidR="00392456">
        <w:t xml:space="preserve">the </w:t>
      </w:r>
      <w:r w:rsidR="006C706E">
        <w:t>land</w:t>
      </w:r>
      <w:r w:rsidRPr="00F106C2">
        <w:t xml:space="preserve"> be affected by granting </w:t>
      </w:r>
      <w:r w:rsidR="006444DF">
        <w:t>the City</w:t>
      </w:r>
      <w:r>
        <w:t xml:space="preserve"> </w:t>
      </w:r>
      <w:r w:rsidR="00881444">
        <w:t xml:space="preserve">a </w:t>
      </w:r>
      <w:r w:rsidR="007C43BA">
        <w:t xml:space="preserve">sewer </w:t>
      </w:r>
      <w:r>
        <w:t>CCN</w:t>
      </w:r>
      <w:r w:rsidR="006444DF">
        <w:t xml:space="preserve"> </w:t>
      </w:r>
      <w:r>
        <w:t>to include the entire unserved area?</w:t>
      </w:r>
      <w:r w:rsidRPr="00F106C2">
        <w:t xml:space="preserve"> TWC</w:t>
      </w:r>
      <w:r>
        <w:t xml:space="preserve"> </w:t>
      </w:r>
      <w:r w:rsidRPr="00F106C2">
        <w:t xml:space="preserve">§ </w:t>
      </w:r>
      <w:r w:rsidR="00624C24">
        <w:t>13.246(c)(9) and 16 TAC § 24.227</w:t>
      </w:r>
      <w:r w:rsidRPr="00F106C2">
        <w:t>(d)(9).</w:t>
      </w:r>
    </w:p>
    <w:p w:rsidR="00881444" w:rsidRPr="00624C24" w:rsidRDefault="00881444" w:rsidP="00C80390">
      <w:pPr>
        <w:pStyle w:val="IssueList"/>
      </w:pPr>
      <w:r w:rsidRPr="00624C24">
        <w:t>Should the Commission require the City, in accordance with TWC § 13.</w:t>
      </w:r>
      <w:r>
        <w:t>246(d) and 16 TAC       § 24.227</w:t>
      </w:r>
      <w:r w:rsidRPr="00624C24">
        <w:t>(e), to provide a bond or other financial assurance to ensure th</w:t>
      </w:r>
      <w:r>
        <w:t>at continuous and adequate sewer</w:t>
      </w:r>
      <w:r w:rsidRPr="00624C24">
        <w:t xml:space="preserve"> service is provided?</w:t>
      </w:r>
    </w:p>
    <w:p w:rsidR="008D1887" w:rsidRPr="00C47C8A" w:rsidRDefault="008D1887" w:rsidP="00C80390">
      <w:pPr>
        <w:pStyle w:val="IssueList"/>
      </w:pPr>
      <w:r>
        <w:t>If applicable, what were the City</w:t>
      </w:r>
      <w:r w:rsidRPr="00C47C8A">
        <w:t>’s efforts to:</w:t>
      </w:r>
    </w:p>
    <w:p w:rsidR="008D1887" w:rsidRPr="00F106C2" w:rsidRDefault="008D1887" w:rsidP="008D1887">
      <w:pPr>
        <w:pStyle w:val="Issuesublist"/>
      </w:pPr>
      <w:r>
        <w:t>extend sewer</w:t>
      </w:r>
      <w:r w:rsidRPr="00F106C2">
        <w:t xml:space="preserve"> service to any economically distressed area, within the meaning of </w:t>
      </w:r>
      <w:r>
        <w:t xml:space="preserve">              </w:t>
      </w:r>
      <w:r w:rsidRPr="00F106C2">
        <w:t xml:space="preserve">TWC § 15.001(11), located within </w:t>
      </w:r>
      <w:r>
        <w:t>the City’s</w:t>
      </w:r>
      <w:r w:rsidRPr="00F106C2">
        <w:t xml:space="preserve"> certificated service area; and</w:t>
      </w:r>
    </w:p>
    <w:p w:rsidR="009E0B87" w:rsidRDefault="008D1887" w:rsidP="00BD27E1">
      <w:pPr>
        <w:pStyle w:val="Issuesublist"/>
      </w:pPr>
      <w:r w:rsidRPr="00F106C2">
        <w:t>enforce rules adopted under TWC § 16.343, regarding minimum standards for safe and sanitary water supply?  TWC § 13.246(e)</w:t>
      </w:r>
      <w:r w:rsidR="0029547C">
        <w:t>.</w:t>
      </w:r>
    </w:p>
    <w:p w:rsidR="009E0B87" w:rsidRDefault="009E0B87" w:rsidP="009E0B87">
      <w:pPr>
        <w:pStyle w:val="IssueList"/>
      </w:pPr>
      <w:r>
        <w:t>Has a development agreement been reached regarding the development of any portion of the requested service area?</w:t>
      </w:r>
    </w:p>
    <w:p w:rsidR="00E17D1D" w:rsidRDefault="009E0B87" w:rsidP="00E17D1D">
      <w:pPr>
        <w:pStyle w:val="IssueList"/>
      </w:pPr>
      <w:r>
        <w:t>Are there any current timetables for when development of any portion of the requested service area will actually begin?  If not,</w:t>
      </w:r>
      <w:r w:rsidR="006C3907">
        <w:t xml:space="preserve"> when does the City contemplate</w:t>
      </w:r>
      <w:r>
        <w:t xml:space="preserve"> development occurring?</w:t>
      </w:r>
    </w:p>
    <w:p w:rsidR="009E0B87" w:rsidRDefault="009E0B87" w:rsidP="00E17D1D">
      <w:pPr>
        <w:pStyle w:val="IssueList"/>
      </w:pPr>
      <w:r>
        <w:t>Is any portion of the requested service area within the municipal limits or the extraterritorial jurisdiction of the City?</w:t>
      </w:r>
    </w:p>
    <w:p w:rsidR="009E0B87" w:rsidRDefault="006C3907" w:rsidP="009E0B87">
      <w:pPr>
        <w:pStyle w:val="IssueList"/>
      </w:pPr>
      <w:r>
        <w:t>If at all</w:t>
      </w:r>
      <w:r w:rsidR="009E0B87">
        <w:t>, does the City contemplate beginning annexation proceedings regarding any portion of the requested service area?</w:t>
      </w:r>
    </w:p>
    <w:p w:rsidR="009E0B87" w:rsidRDefault="009E0B87" w:rsidP="009E0B87">
      <w:pPr>
        <w:pStyle w:val="IssueList"/>
      </w:pPr>
      <w:r>
        <w:t>Does the City have a master plan for any portion of the requested service area?</w:t>
      </w:r>
    </w:p>
    <w:p w:rsidR="009E0B87" w:rsidRDefault="009E0B87" w:rsidP="009E0B87">
      <w:pPr>
        <w:pStyle w:val="IssueList"/>
      </w:pPr>
      <w:r>
        <w:t>Who will construct any sewer infrastructure necessary to serve the requested service area?  How will that construction be financed?  Has the City made any budget projections for the construction of any necessary sewer infrastructure?</w:t>
      </w:r>
    </w:p>
    <w:p w:rsidR="009E0B87" w:rsidRDefault="009E0B87" w:rsidP="009E0B87">
      <w:pPr>
        <w:pStyle w:val="IssueList"/>
      </w:pPr>
      <w:r>
        <w:lastRenderedPageBreak/>
        <w:t>Has an engineering plan been completed for any sewer infrastructure necessary to serve the requested service area?  If so, what are the parameters of that plan?  If not, when will an engineering firm be engaged to develop such a plan?</w:t>
      </w:r>
    </w:p>
    <w:p w:rsidR="000D3DCA" w:rsidRPr="003A0884" w:rsidRDefault="000D3DCA" w:rsidP="00C80390">
      <w:pPr>
        <w:pStyle w:val="IssueList"/>
      </w:pPr>
      <w:r w:rsidRPr="003A0884">
        <w:t>If the</w:t>
      </w:r>
      <w:r>
        <w:t xml:space="preserve"> Commission grants the City a sewer </w:t>
      </w:r>
      <w:r w:rsidRPr="003A0884">
        <w:t>CCN,</w:t>
      </w:r>
      <w:r>
        <w:t xml:space="preserve"> should the area added to the City</w:t>
      </w:r>
      <w:r w:rsidRPr="003A0884">
        <w:t xml:space="preserve">’s service area only </w:t>
      </w:r>
      <w:r>
        <w:t>include the area in which the City</w:t>
      </w:r>
      <w:r w:rsidRPr="003A0884">
        <w:t xml:space="preserve"> currently has facilities and is providing </w:t>
      </w:r>
      <w:r w:rsidR="00BB14C2">
        <w:t>sewer</w:t>
      </w:r>
      <w:r w:rsidRPr="003A0884">
        <w:t xml:space="preserve"> service?</w:t>
      </w:r>
    </w:p>
    <w:p w:rsidR="00C80390" w:rsidRDefault="000D3DCA" w:rsidP="00C80390">
      <w:pPr>
        <w:pStyle w:val="IssueList"/>
      </w:pPr>
      <w:r w:rsidRPr="003A0884">
        <w:t>Alternatively,</w:t>
      </w:r>
      <w:r>
        <w:t xml:space="preserve"> if the Commission grants the City a sewer</w:t>
      </w:r>
      <w:r w:rsidRPr="003A0884">
        <w:t xml:space="preserve"> </w:t>
      </w:r>
      <w:r>
        <w:t>CCN</w:t>
      </w:r>
      <w:r w:rsidRPr="003A0884">
        <w:t xml:space="preserve">, should </w:t>
      </w:r>
      <w:r>
        <w:t>the area added to the City</w:t>
      </w:r>
      <w:r w:rsidRPr="003A0884">
        <w:t xml:space="preserve">’s service area only </w:t>
      </w:r>
      <w:r>
        <w:t>include the area in which the City</w:t>
      </w:r>
      <w:r w:rsidRPr="003A0884">
        <w:t xml:space="preserve"> currently has facilities and is providing </w:t>
      </w:r>
      <w:r w:rsidR="00BB14C2">
        <w:t>sewer</w:t>
      </w:r>
      <w:r w:rsidR="00A81103">
        <w:t xml:space="preserve"> service, and </w:t>
      </w:r>
      <w:r w:rsidRPr="003A0884">
        <w:t>are</w:t>
      </w:r>
      <w:r>
        <w:t>as where it has a definite plan</w:t>
      </w:r>
      <w:r w:rsidRPr="003A0884">
        <w:t xml:space="preserve"> to construct facilities to provide </w:t>
      </w:r>
      <w:r w:rsidR="00BB14C2">
        <w:t>sewer</w:t>
      </w:r>
      <w:r w:rsidRPr="003A0884">
        <w:t xml:space="preserve"> service? </w:t>
      </w:r>
    </w:p>
    <w:p w:rsidR="003B165F" w:rsidRPr="003A0884" w:rsidRDefault="003B165F" w:rsidP="00C80390">
      <w:pPr>
        <w:pStyle w:val="IssueList"/>
      </w:pPr>
      <w:r w:rsidRPr="003A0884">
        <w:t>Should the authority that may be grant</w:t>
      </w:r>
      <w:r w:rsidR="006444DF">
        <w:t>ed to the City</w:t>
      </w:r>
      <w:r>
        <w:t xml:space="preserve"> to </w:t>
      </w:r>
      <w:r w:rsidRPr="003A0884">
        <w:t>expand its certificated area be conditioned on facilities necessary to provide continuous and adequate service being installed within a set period of time?  If so, what is the appropriate period of time?</w:t>
      </w:r>
    </w:p>
    <w:p w:rsidR="00F55D9B" w:rsidRPr="00F55D9B" w:rsidRDefault="003B165F" w:rsidP="003B165F">
      <w:pPr>
        <w:pStyle w:val="BodyText"/>
      </w:pPr>
      <w:r w:rsidRPr="003C35B5">
        <w:t>This list of issues is not intended to be exhaustive.  The parties and the ALJ are free to raise and address any issues relevant in this docket that they deem necessary, subj</w:t>
      </w:r>
      <w:r>
        <w:t xml:space="preserve">ect to any limitations imposed </w:t>
      </w:r>
      <w:r w:rsidR="00E04498">
        <w:t>by the ALJ</w:t>
      </w:r>
      <w:r w:rsidRPr="003C35B5">
        <w:t xml:space="preserve">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w:t>
      </w:r>
      <w:r>
        <w:t xml:space="preserve">as Government Code </w:t>
      </w:r>
      <w:r w:rsidRPr="003C35B5">
        <w:t>§</w:t>
      </w:r>
      <w:r>
        <w:t> </w:t>
      </w:r>
      <w:r w:rsidRPr="003C35B5">
        <w:t>2003.049(e).</w:t>
      </w:r>
    </w:p>
    <w:p w:rsidR="006F2036" w:rsidRPr="003C35B5" w:rsidRDefault="006F2036" w:rsidP="007D618F">
      <w:pPr>
        <w:pStyle w:val="Heading1"/>
        <w:keepLines w:val="0"/>
        <w:tabs>
          <w:tab w:val="clear" w:pos="360"/>
        </w:tabs>
        <w:spacing w:before="480"/>
      </w:pPr>
      <w:r w:rsidRPr="003C35B5">
        <w:t>Effect of Preliminary Order</w:t>
      </w:r>
    </w:p>
    <w:p w:rsidR="00E34D51" w:rsidRDefault="006F2036" w:rsidP="00855A79">
      <w:pPr>
        <w:pStyle w:val="BodyText"/>
      </w:pPr>
      <w:r w:rsidRPr="003C35B5">
        <w:t xml:space="preserve">This </w:t>
      </w:r>
      <w:r w:rsidR="009152A2">
        <w:t>O</w:t>
      </w:r>
      <w:r w:rsidRPr="003C35B5">
        <w:t xml:space="preserve">rder is preliminary in nature and is entered without prejudice to any party expressing views contrary to this </w:t>
      </w:r>
      <w:r w:rsidR="009152A2">
        <w:t>O</w:t>
      </w:r>
      <w:r w:rsidRPr="003C35B5">
        <w:t xml:space="preserve">rder before the SOAH ALJ at hearing.  The SOAH ALJ, upon his or her own motion or upon the motion of any party, may deviate from this </w:t>
      </w:r>
      <w:r w:rsidR="009152A2">
        <w:t>O</w:t>
      </w:r>
      <w:r w:rsidRPr="003C35B5">
        <w:t xml:space="preserve">rder when circumstances dictate that it is reasonable to do so.  Any ruling by the SOAH ALJ that deviates from this </w:t>
      </w:r>
      <w:r w:rsidR="009152A2">
        <w:t>O</w:t>
      </w:r>
      <w:r w:rsidRPr="003C35B5">
        <w:t xml:space="preserve">rder may be appealed to the Commission.  The Commission will not address whether this </w:t>
      </w:r>
      <w:r w:rsidR="009152A2">
        <w:t>O</w:t>
      </w:r>
      <w:r w:rsidRPr="003C35B5">
        <w:t xml:space="preserve">rder should be modified except upon its own motion or the appeal of a SOAH ALJ’s order.  Furthermore, this </w:t>
      </w:r>
      <w:r w:rsidR="009152A2">
        <w:t>O</w:t>
      </w:r>
      <w:r w:rsidRPr="003C35B5">
        <w:t>rder is not subject to motions f</w:t>
      </w:r>
      <w:r w:rsidR="00C43438">
        <w:t>or rehearing or reconsideration.</w:t>
      </w:r>
    </w:p>
    <w:p w:rsidR="00855A79" w:rsidRDefault="00855A79">
      <w:pPr>
        <w:pStyle w:val="BodyText"/>
      </w:pPr>
    </w:p>
    <w:p w:rsidR="00160DCD" w:rsidRDefault="00160DCD" w:rsidP="00855A79">
      <w:pPr>
        <w:pStyle w:val="Dateline"/>
        <w:ind w:left="0" w:firstLine="720"/>
      </w:pPr>
      <w:r>
        <w:lastRenderedPageBreak/>
        <w:t>Signed at Austin, Texas the _____</w:t>
      </w:r>
      <w:r w:rsidR="006E02A5">
        <w:t>_ day of __________________ 2019</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465A86"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465A86" w:rsidP="00855A79">
      <w:pPr>
        <w:pStyle w:val="Signatures"/>
      </w:pPr>
      <w:r>
        <w:t>SHELLY BOTKIN</w:t>
      </w:r>
      <w:r w:rsidR="00160DCD">
        <w:t>, COMMISSIONER</w:t>
      </w:r>
    </w:p>
    <w:p w:rsidR="00855A79" w:rsidRDefault="00855A79" w:rsidP="0062202F">
      <w:pPr>
        <w:pStyle w:val="EndMatter"/>
      </w:pPr>
    </w:p>
    <w:p w:rsidR="00855A79" w:rsidRDefault="00855A79" w:rsidP="0062202F">
      <w:pPr>
        <w:pStyle w:val="EndMatter"/>
      </w:pPr>
    </w:p>
    <w:p w:rsidR="00855A79" w:rsidRDefault="00855A79" w:rsidP="0062202F">
      <w:pPr>
        <w:pStyle w:val="EndMatter"/>
      </w:pPr>
    </w:p>
    <w:p w:rsidR="003F20EB" w:rsidRPr="00E028E2" w:rsidRDefault="003F20EB" w:rsidP="0062202F">
      <w:pPr>
        <w:pStyle w:val="EndMatter"/>
      </w:pPr>
      <w:r w:rsidRPr="00E028E2">
        <w:t>W2013</w:t>
      </w:r>
    </w:p>
    <w:p w:rsidR="00160DCD" w:rsidRPr="00E028E2" w:rsidRDefault="00165309" w:rsidP="0062202F">
      <w:pPr>
        <w:pStyle w:val="EndMatter"/>
      </w:pPr>
      <w:r>
        <w:t>q:\cadm\orders\prelim</w:t>
      </w:r>
      <w:r w:rsidR="00E33962" w:rsidRPr="00E028E2">
        <w:t>\48</w:t>
      </w:r>
      <w:r w:rsidR="003F20EB" w:rsidRPr="00E028E2">
        <w:t>000\48350 po.docx</w:t>
      </w:r>
    </w:p>
    <w:p w:rsidR="003F20EB" w:rsidRDefault="003F20EB" w:rsidP="0062202F">
      <w:pPr>
        <w:pStyle w:val="EndMatter"/>
      </w:pPr>
    </w:p>
    <w:p w:rsidR="00160DCD" w:rsidRDefault="00160DCD" w:rsidP="0062202F">
      <w:pPr>
        <w:pStyle w:val="EndMatter"/>
      </w:pP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80D" w:rsidRDefault="00AA080D" w:rsidP="00D03394">
      <w:r>
        <w:separator/>
      </w:r>
    </w:p>
  </w:endnote>
  <w:endnote w:type="continuationSeparator" w:id="0">
    <w:p w:rsidR="00AA080D" w:rsidRDefault="00AA080D"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80D" w:rsidRDefault="00AA080D" w:rsidP="00D03394">
      <w:r>
        <w:separator/>
      </w:r>
    </w:p>
  </w:footnote>
  <w:footnote w:type="continuationSeparator" w:id="0">
    <w:p w:rsidR="00AA080D" w:rsidRDefault="00AA080D" w:rsidP="00D03394">
      <w:r>
        <w:continuationSeparator/>
      </w:r>
    </w:p>
  </w:footnote>
  <w:footnote w:id="1">
    <w:p w:rsidR="005D0661" w:rsidRDefault="005D0661" w:rsidP="00EB3A0D">
      <w:pPr>
        <w:pStyle w:val="FootnoteText"/>
        <w:spacing w:before="120"/>
      </w:pPr>
      <w:r>
        <w:rPr>
          <w:rStyle w:val="FootnoteReference"/>
        </w:rPr>
        <w:footnoteRef/>
      </w:r>
      <w:r>
        <w:t xml:space="preserve">  Texas Water Code </w:t>
      </w:r>
      <w:r w:rsidR="00E6451F">
        <w:t xml:space="preserve">Ann. </w:t>
      </w:r>
      <w:r>
        <w:t>§ 13.244</w:t>
      </w:r>
      <w:r w:rsidR="00E6451F">
        <w:t xml:space="preserve"> (West 2008 &amp; Supp. 2017).</w:t>
      </w:r>
    </w:p>
  </w:footnote>
  <w:footnote w:id="2">
    <w:p w:rsidR="005A6CB9" w:rsidRDefault="005A6CB9" w:rsidP="008D6E06">
      <w:pPr>
        <w:pStyle w:val="FootnoteText"/>
        <w:spacing w:before="120"/>
      </w:pPr>
      <w:r>
        <w:rPr>
          <w:rStyle w:val="FootnoteReference"/>
        </w:rPr>
        <w:footnoteRef/>
      </w:r>
      <w:r>
        <w:t xml:space="preserve">  Application at 8–9 (May 8, 2018).</w:t>
      </w:r>
    </w:p>
  </w:footnote>
  <w:footnote w:id="3">
    <w:p w:rsidR="00A3220E" w:rsidRDefault="00A3220E">
      <w:pPr>
        <w:pStyle w:val="FootnoteText"/>
      </w:pPr>
      <w:r>
        <w:rPr>
          <w:rStyle w:val="FootnoteReference"/>
        </w:rPr>
        <w:footnoteRef/>
      </w:r>
      <w:r>
        <w:t xml:space="preserve">  </w:t>
      </w:r>
      <w:r w:rsidR="005A6CB9">
        <w:rPr>
          <w:i/>
        </w:rPr>
        <w:t>Id</w:t>
      </w:r>
      <w:r>
        <w:t>.</w:t>
      </w:r>
    </w:p>
  </w:footnote>
  <w:footnote w:id="4">
    <w:p w:rsidR="0060675E" w:rsidRDefault="0060675E">
      <w:pPr>
        <w:pStyle w:val="FootnoteText"/>
      </w:pPr>
      <w:r>
        <w:rPr>
          <w:rStyle w:val="FootnoteReference"/>
        </w:rPr>
        <w:footnoteRef/>
      </w:r>
      <w:r>
        <w:t xml:space="preserve">  Application at 18, Att. 2.</w:t>
      </w:r>
    </w:p>
  </w:footnote>
  <w:footnote w:id="5">
    <w:p w:rsidR="00EC4819" w:rsidRDefault="00EC4819" w:rsidP="002B0AD7">
      <w:pPr>
        <w:pStyle w:val="FootnoteText"/>
        <w:spacing w:before="240"/>
      </w:pPr>
      <w:r>
        <w:rPr>
          <w:rStyle w:val="FootnoteReference"/>
        </w:rPr>
        <w:footnoteRef/>
      </w:r>
      <w:r>
        <w:t xml:space="preserve">  </w:t>
      </w:r>
      <w:r w:rsidR="00F13014">
        <w:t>T&amp;W Water Service</w:t>
      </w:r>
      <w:r w:rsidR="001D1585">
        <w:t>’s</w:t>
      </w:r>
      <w:r w:rsidR="00F13014">
        <w:t xml:space="preserve"> Motion to Intervene and Request for Public Hearing (Jul. 16, 2018); </w:t>
      </w:r>
      <w:r>
        <w:t>South Central Water Company</w:t>
      </w:r>
      <w:r w:rsidR="001D1585">
        <w:t>’s</w:t>
      </w:r>
      <w:r>
        <w:t xml:space="preserve"> Motion to Intervene and Request for Public Hearing (Jul. 18, 2018)</w:t>
      </w:r>
      <w:r w:rsidR="00F13014">
        <w:t>.</w:t>
      </w:r>
    </w:p>
  </w:footnote>
  <w:footnote w:id="6">
    <w:p w:rsidR="001F1E91" w:rsidRDefault="001F1E91" w:rsidP="00433671">
      <w:pPr>
        <w:pStyle w:val="FootnoteText"/>
        <w:spacing w:before="240"/>
      </w:pPr>
      <w:r>
        <w:rPr>
          <w:rStyle w:val="FootnoteReference"/>
        </w:rPr>
        <w:footnoteRef/>
      </w:r>
      <w:r w:rsidR="00F13014">
        <w:t xml:space="preserve">  Aqua Texas Motion to Intervene and Request for Public Hearing (Jul. 19, 2018).</w:t>
      </w:r>
    </w:p>
  </w:footnote>
  <w:footnote w:id="7">
    <w:p w:rsidR="009715AF" w:rsidRDefault="009715AF" w:rsidP="008D6E06">
      <w:pPr>
        <w:pStyle w:val="FootnoteText"/>
        <w:spacing w:before="240"/>
      </w:pPr>
      <w:r>
        <w:rPr>
          <w:rStyle w:val="FootnoteReference"/>
        </w:rPr>
        <w:footnoteRef/>
      </w:r>
      <w:r>
        <w:t xml:space="preserve"> </w:t>
      </w:r>
      <w:r w:rsidR="006530C4">
        <w:t xml:space="preserve"> Motion of River Ranch </w:t>
      </w:r>
      <w:r w:rsidR="00E9622F">
        <w:t>Municipal Utility District</w:t>
      </w:r>
      <w:r w:rsidR="006530C4">
        <w:t>s to Intervene and Request for Hearing (Aug. 20, 2018).</w:t>
      </w:r>
    </w:p>
  </w:footnote>
  <w:footnote w:id="8">
    <w:p w:rsidR="00D00BBC" w:rsidRDefault="00D00BBC">
      <w:pPr>
        <w:pStyle w:val="FootnoteText"/>
      </w:pPr>
      <w:r>
        <w:rPr>
          <w:rStyle w:val="FootnoteReference"/>
        </w:rPr>
        <w:footnoteRef/>
      </w:r>
      <w:r>
        <w:t xml:space="preserve">  Commission Staff’s Recommendation on Sufficiency of Supplemental Mapping</w:t>
      </w:r>
      <w:r w:rsidR="00B5140F">
        <w:t xml:space="preserve"> at 1</w:t>
      </w:r>
      <w:r>
        <w:t xml:space="preserve"> (Feb. 4, 2019).</w:t>
      </w:r>
    </w:p>
  </w:footnote>
  <w:footnote w:id="9">
    <w:p w:rsidR="00D260F0" w:rsidRDefault="00D260F0" w:rsidP="00D260F0">
      <w:pPr>
        <w:pStyle w:val="FootnoteText"/>
      </w:pPr>
      <w:r>
        <w:rPr>
          <w:rStyle w:val="FootnoteReference"/>
        </w:rPr>
        <w:footnoteRef/>
      </w:r>
      <w:r>
        <w:t xml:space="preserve">  South Central Water Company</w:t>
      </w:r>
      <w:r w:rsidR="007A30C6">
        <w:t>’s</w:t>
      </w:r>
      <w:r>
        <w:t xml:space="preserve"> Motion to Withdraw (Jan. 8, 2019); T&amp;W Water Service</w:t>
      </w:r>
      <w:r w:rsidR="007A30C6">
        <w:t>’s</w:t>
      </w:r>
      <w:r>
        <w:t xml:space="preserve"> Motion to Withdraw (Jan. 8, 2019); River Ranch MUDs Motion to Withdraw (Jan. 17, 2019)</w:t>
      </w:r>
      <w:r w:rsidR="008A1382">
        <w:t>; Woodland Hills Water, LLC</w:t>
      </w:r>
      <w:r w:rsidR="007A30C6">
        <w:t>’s</w:t>
      </w:r>
      <w:r w:rsidR="008A1382">
        <w:t xml:space="preserve"> Motion to Withdraw (Feb. 18, 2019)</w:t>
      </w:r>
      <w:r>
        <w:t>.</w:t>
      </w:r>
    </w:p>
  </w:footnote>
  <w:footnote w:id="10">
    <w:p w:rsidR="006F2036" w:rsidRPr="002133F3" w:rsidRDefault="006F2036" w:rsidP="00BC15B1">
      <w:pPr>
        <w:pStyle w:val="FootnoteText"/>
        <w:spacing w:before="240"/>
        <w:rPr>
          <w:lang w:val="pt-BR"/>
        </w:rPr>
      </w:pPr>
      <w:r>
        <w:rPr>
          <w:rStyle w:val="FootnoteReference"/>
        </w:rPr>
        <w:footnoteRef/>
      </w:r>
      <w:r w:rsidRPr="002133F3">
        <w:rPr>
          <w:lang w:val="pt-BR"/>
        </w:rPr>
        <w:t xml:space="preserve">  </w:t>
      </w:r>
      <w:r w:rsidRPr="001F10CC">
        <w:rPr>
          <w:lang w:val="pt-BR"/>
        </w:rPr>
        <w:t xml:space="preserve">Tex. </w:t>
      </w:r>
      <w:r w:rsidR="00762E0F">
        <w:rPr>
          <w:lang w:val="pt-BR"/>
        </w:rPr>
        <w:t>Gov’t Code</w:t>
      </w:r>
      <w:r w:rsidR="002F5628">
        <w:rPr>
          <w:lang w:val="pt-BR"/>
        </w:rPr>
        <w:t xml:space="preserve"> § 2003.049(e)</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w:t>
    </w:r>
    <w:r w:rsidR="00EC3527">
      <w:t>t No. 48350</w:t>
    </w:r>
    <w:r>
      <w:tab/>
    </w:r>
    <w:r w:rsidR="00B12AC5">
      <w:t xml:space="preserve">Preliminary </w:t>
    </w:r>
    <w:r>
      <w:t>Order</w:t>
    </w:r>
    <w:r>
      <w:tab/>
      <w:t xml:space="preserve">Page </w:t>
    </w:r>
    <w:r>
      <w:fldChar w:fldCharType="begin"/>
    </w:r>
    <w:r>
      <w:instrText xml:space="preserve"> PAGE   \* MERGEFORMAT </w:instrText>
    </w:r>
    <w:r>
      <w:fldChar w:fldCharType="separate"/>
    </w:r>
    <w:r w:rsidR="00580704">
      <w:rPr>
        <w:noProof/>
      </w:rPr>
      <w:t>12</w:t>
    </w:r>
    <w:r>
      <w:fldChar w:fldCharType="end"/>
    </w:r>
    <w:r>
      <w:t xml:space="preserve"> of </w:t>
    </w:r>
    <w:r w:rsidR="00C1660C">
      <w:rPr>
        <w:noProof/>
      </w:rPr>
      <w:fldChar w:fldCharType="begin"/>
    </w:r>
    <w:r w:rsidR="00C1660C">
      <w:rPr>
        <w:noProof/>
      </w:rPr>
      <w:instrText xml:space="preserve"> NUMPAGES   \* MERGEFORMAT </w:instrText>
    </w:r>
    <w:r w:rsidR="00C1660C">
      <w:rPr>
        <w:noProof/>
      </w:rPr>
      <w:fldChar w:fldCharType="separate"/>
    </w:r>
    <w:r w:rsidR="00580704">
      <w:rPr>
        <w:noProof/>
      </w:rPr>
      <w:t>12</w:t>
    </w:r>
    <w:r w:rsidR="00C1660C">
      <w:rPr>
        <w:noProof/>
      </w:rPr>
      <w:fldChar w:fldCharType="end"/>
    </w:r>
  </w:p>
  <w:p w:rsidR="00ED04FC" w:rsidRDefault="00EC3527">
    <w:pPr>
      <w:pStyle w:val="Header"/>
    </w:pPr>
    <w:r>
      <w:t>SOAH Docket No. 473-19-2463.WS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80D"/>
    <w:rsid w:val="00000020"/>
    <w:rsid w:val="00011C3F"/>
    <w:rsid w:val="0001515F"/>
    <w:rsid w:val="00020D2A"/>
    <w:rsid w:val="00027928"/>
    <w:rsid w:val="000329EC"/>
    <w:rsid w:val="000465F3"/>
    <w:rsid w:val="00057757"/>
    <w:rsid w:val="000624E1"/>
    <w:rsid w:val="00077C42"/>
    <w:rsid w:val="00086182"/>
    <w:rsid w:val="000B0252"/>
    <w:rsid w:val="000D1FCB"/>
    <w:rsid w:val="000D3DCA"/>
    <w:rsid w:val="000E5DBE"/>
    <w:rsid w:val="000F7ACA"/>
    <w:rsid w:val="0010044A"/>
    <w:rsid w:val="001169CA"/>
    <w:rsid w:val="00144A31"/>
    <w:rsid w:val="00160DCD"/>
    <w:rsid w:val="00165309"/>
    <w:rsid w:val="0017667E"/>
    <w:rsid w:val="001939F7"/>
    <w:rsid w:val="001A173A"/>
    <w:rsid w:val="001A2F80"/>
    <w:rsid w:val="001A66AD"/>
    <w:rsid w:val="001C3357"/>
    <w:rsid w:val="001D1585"/>
    <w:rsid w:val="001D26CD"/>
    <w:rsid w:val="001D4E85"/>
    <w:rsid w:val="001E1079"/>
    <w:rsid w:val="001E360C"/>
    <w:rsid w:val="001F10CC"/>
    <w:rsid w:val="001F1E91"/>
    <w:rsid w:val="001F4656"/>
    <w:rsid w:val="0021071B"/>
    <w:rsid w:val="0023009D"/>
    <w:rsid w:val="00255230"/>
    <w:rsid w:val="002638F2"/>
    <w:rsid w:val="00263CC7"/>
    <w:rsid w:val="00266F9F"/>
    <w:rsid w:val="00277431"/>
    <w:rsid w:val="0029547C"/>
    <w:rsid w:val="002A1A39"/>
    <w:rsid w:val="002B0AD7"/>
    <w:rsid w:val="002C10B0"/>
    <w:rsid w:val="002C24D6"/>
    <w:rsid w:val="002C70AE"/>
    <w:rsid w:val="002D210B"/>
    <w:rsid w:val="002D4622"/>
    <w:rsid w:val="002E1D71"/>
    <w:rsid w:val="002E408E"/>
    <w:rsid w:val="002F5628"/>
    <w:rsid w:val="00304B02"/>
    <w:rsid w:val="0030602D"/>
    <w:rsid w:val="00312838"/>
    <w:rsid w:val="00322A1C"/>
    <w:rsid w:val="00331340"/>
    <w:rsid w:val="0033617B"/>
    <w:rsid w:val="00336844"/>
    <w:rsid w:val="00337516"/>
    <w:rsid w:val="00341C62"/>
    <w:rsid w:val="00356651"/>
    <w:rsid w:val="003635A6"/>
    <w:rsid w:val="003673CE"/>
    <w:rsid w:val="00392456"/>
    <w:rsid w:val="0039304E"/>
    <w:rsid w:val="003B165F"/>
    <w:rsid w:val="003E38E1"/>
    <w:rsid w:val="003E69E3"/>
    <w:rsid w:val="003E7D6C"/>
    <w:rsid w:val="003F20EB"/>
    <w:rsid w:val="003F29A4"/>
    <w:rsid w:val="00401F19"/>
    <w:rsid w:val="004073AD"/>
    <w:rsid w:val="00413CCB"/>
    <w:rsid w:val="004173CB"/>
    <w:rsid w:val="00433671"/>
    <w:rsid w:val="00433B5E"/>
    <w:rsid w:val="00445BCA"/>
    <w:rsid w:val="004534F8"/>
    <w:rsid w:val="00460626"/>
    <w:rsid w:val="004644D3"/>
    <w:rsid w:val="00465A86"/>
    <w:rsid w:val="0046644C"/>
    <w:rsid w:val="004721E6"/>
    <w:rsid w:val="004731A2"/>
    <w:rsid w:val="004873A9"/>
    <w:rsid w:val="004A0252"/>
    <w:rsid w:val="004B07C4"/>
    <w:rsid w:val="004C570B"/>
    <w:rsid w:val="004D3B27"/>
    <w:rsid w:val="004D3E1E"/>
    <w:rsid w:val="004E082A"/>
    <w:rsid w:val="004F28B5"/>
    <w:rsid w:val="00511DE2"/>
    <w:rsid w:val="005125BC"/>
    <w:rsid w:val="005165A0"/>
    <w:rsid w:val="00516EDA"/>
    <w:rsid w:val="00531F42"/>
    <w:rsid w:val="0053275C"/>
    <w:rsid w:val="0053392A"/>
    <w:rsid w:val="00556242"/>
    <w:rsid w:val="0056012C"/>
    <w:rsid w:val="005676A7"/>
    <w:rsid w:val="0057505F"/>
    <w:rsid w:val="00580704"/>
    <w:rsid w:val="005A2729"/>
    <w:rsid w:val="005A6CB9"/>
    <w:rsid w:val="005B1CF2"/>
    <w:rsid w:val="005C3512"/>
    <w:rsid w:val="005C4139"/>
    <w:rsid w:val="005D0661"/>
    <w:rsid w:val="005D23F9"/>
    <w:rsid w:val="005D6E60"/>
    <w:rsid w:val="005E0006"/>
    <w:rsid w:val="005E2730"/>
    <w:rsid w:val="005E2861"/>
    <w:rsid w:val="00604A1C"/>
    <w:rsid w:val="0060675E"/>
    <w:rsid w:val="006117E3"/>
    <w:rsid w:val="00614381"/>
    <w:rsid w:val="00616D79"/>
    <w:rsid w:val="0061760A"/>
    <w:rsid w:val="0062202F"/>
    <w:rsid w:val="00624C24"/>
    <w:rsid w:val="0062773F"/>
    <w:rsid w:val="006444DF"/>
    <w:rsid w:val="006530C4"/>
    <w:rsid w:val="006639CB"/>
    <w:rsid w:val="00667835"/>
    <w:rsid w:val="006728AE"/>
    <w:rsid w:val="00673C46"/>
    <w:rsid w:val="0067692D"/>
    <w:rsid w:val="00677B5E"/>
    <w:rsid w:val="00693972"/>
    <w:rsid w:val="006B59EB"/>
    <w:rsid w:val="006B7C33"/>
    <w:rsid w:val="006C3907"/>
    <w:rsid w:val="006C706E"/>
    <w:rsid w:val="006E02A5"/>
    <w:rsid w:val="006F2036"/>
    <w:rsid w:val="00743416"/>
    <w:rsid w:val="00756DB1"/>
    <w:rsid w:val="007572FC"/>
    <w:rsid w:val="00762E0F"/>
    <w:rsid w:val="00766182"/>
    <w:rsid w:val="00781A98"/>
    <w:rsid w:val="00786D17"/>
    <w:rsid w:val="007A30C6"/>
    <w:rsid w:val="007B1063"/>
    <w:rsid w:val="007B738C"/>
    <w:rsid w:val="007C43BA"/>
    <w:rsid w:val="007C4958"/>
    <w:rsid w:val="007D618F"/>
    <w:rsid w:val="007E298E"/>
    <w:rsid w:val="007F609A"/>
    <w:rsid w:val="007F78CD"/>
    <w:rsid w:val="008000F0"/>
    <w:rsid w:val="0080046C"/>
    <w:rsid w:val="00806369"/>
    <w:rsid w:val="00813724"/>
    <w:rsid w:val="00817748"/>
    <w:rsid w:val="008264AC"/>
    <w:rsid w:val="0083121F"/>
    <w:rsid w:val="00841D39"/>
    <w:rsid w:val="00853C65"/>
    <w:rsid w:val="00855A79"/>
    <w:rsid w:val="00867C81"/>
    <w:rsid w:val="008738BF"/>
    <w:rsid w:val="00881444"/>
    <w:rsid w:val="00885C83"/>
    <w:rsid w:val="00897A98"/>
    <w:rsid w:val="008A1382"/>
    <w:rsid w:val="008A7277"/>
    <w:rsid w:val="008B5BE1"/>
    <w:rsid w:val="008B7933"/>
    <w:rsid w:val="008C2E25"/>
    <w:rsid w:val="008D1724"/>
    <w:rsid w:val="008D1887"/>
    <w:rsid w:val="008D6E06"/>
    <w:rsid w:val="008E2742"/>
    <w:rsid w:val="008E4D1B"/>
    <w:rsid w:val="00913552"/>
    <w:rsid w:val="009152A2"/>
    <w:rsid w:val="00947755"/>
    <w:rsid w:val="00967045"/>
    <w:rsid w:val="009715AF"/>
    <w:rsid w:val="009727E0"/>
    <w:rsid w:val="00973468"/>
    <w:rsid w:val="00983BF5"/>
    <w:rsid w:val="00994A64"/>
    <w:rsid w:val="009B5589"/>
    <w:rsid w:val="009C1919"/>
    <w:rsid w:val="009C4B9B"/>
    <w:rsid w:val="009D0698"/>
    <w:rsid w:val="009D32AF"/>
    <w:rsid w:val="009E0B87"/>
    <w:rsid w:val="009E1EDD"/>
    <w:rsid w:val="009F04E2"/>
    <w:rsid w:val="00A035EA"/>
    <w:rsid w:val="00A10B68"/>
    <w:rsid w:val="00A212E2"/>
    <w:rsid w:val="00A240BA"/>
    <w:rsid w:val="00A3220E"/>
    <w:rsid w:val="00A33A96"/>
    <w:rsid w:val="00A40798"/>
    <w:rsid w:val="00A41AEF"/>
    <w:rsid w:val="00A447A7"/>
    <w:rsid w:val="00A504F3"/>
    <w:rsid w:val="00A638C1"/>
    <w:rsid w:val="00A67F96"/>
    <w:rsid w:val="00A81103"/>
    <w:rsid w:val="00A87D8D"/>
    <w:rsid w:val="00AA080D"/>
    <w:rsid w:val="00AC5304"/>
    <w:rsid w:val="00AC5774"/>
    <w:rsid w:val="00AE259F"/>
    <w:rsid w:val="00AF498F"/>
    <w:rsid w:val="00B12AC5"/>
    <w:rsid w:val="00B13FA3"/>
    <w:rsid w:val="00B2137A"/>
    <w:rsid w:val="00B22348"/>
    <w:rsid w:val="00B24844"/>
    <w:rsid w:val="00B31526"/>
    <w:rsid w:val="00B41119"/>
    <w:rsid w:val="00B4688E"/>
    <w:rsid w:val="00B46E5B"/>
    <w:rsid w:val="00B47030"/>
    <w:rsid w:val="00B5140F"/>
    <w:rsid w:val="00B54795"/>
    <w:rsid w:val="00B54DA8"/>
    <w:rsid w:val="00B71CA8"/>
    <w:rsid w:val="00B730E2"/>
    <w:rsid w:val="00B93409"/>
    <w:rsid w:val="00BB14C2"/>
    <w:rsid w:val="00BB2982"/>
    <w:rsid w:val="00BB467B"/>
    <w:rsid w:val="00BC15B1"/>
    <w:rsid w:val="00BD27E1"/>
    <w:rsid w:val="00BD5AAE"/>
    <w:rsid w:val="00BD7F29"/>
    <w:rsid w:val="00BE0AF6"/>
    <w:rsid w:val="00BE11F8"/>
    <w:rsid w:val="00C110F0"/>
    <w:rsid w:val="00C116C0"/>
    <w:rsid w:val="00C1660C"/>
    <w:rsid w:val="00C24A41"/>
    <w:rsid w:val="00C35205"/>
    <w:rsid w:val="00C43438"/>
    <w:rsid w:val="00C465B0"/>
    <w:rsid w:val="00C54659"/>
    <w:rsid w:val="00C754C0"/>
    <w:rsid w:val="00C80390"/>
    <w:rsid w:val="00C877C5"/>
    <w:rsid w:val="00C8797A"/>
    <w:rsid w:val="00CA21C8"/>
    <w:rsid w:val="00CC006C"/>
    <w:rsid w:val="00CC1A33"/>
    <w:rsid w:val="00CC61C4"/>
    <w:rsid w:val="00CE26CA"/>
    <w:rsid w:val="00CF0F76"/>
    <w:rsid w:val="00CF26B1"/>
    <w:rsid w:val="00D00BBC"/>
    <w:rsid w:val="00D03394"/>
    <w:rsid w:val="00D1503F"/>
    <w:rsid w:val="00D23FA8"/>
    <w:rsid w:val="00D260F0"/>
    <w:rsid w:val="00D424EA"/>
    <w:rsid w:val="00D451DC"/>
    <w:rsid w:val="00D45CC9"/>
    <w:rsid w:val="00D47B1E"/>
    <w:rsid w:val="00D62D86"/>
    <w:rsid w:val="00D706B4"/>
    <w:rsid w:val="00D73916"/>
    <w:rsid w:val="00D76458"/>
    <w:rsid w:val="00D91FAB"/>
    <w:rsid w:val="00D97BD1"/>
    <w:rsid w:val="00DA1045"/>
    <w:rsid w:val="00DB1F60"/>
    <w:rsid w:val="00DC0E9F"/>
    <w:rsid w:val="00DD060D"/>
    <w:rsid w:val="00DD3E5A"/>
    <w:rsid w:val="00DD3FA6"/>
    <w:rsid w:val="00DD4951"/>
    <w:rsid w:val="00DE24C7"/>
    <w:rsid w:val="00DE549E"/>
    <w:rsid w:val="00DF1D74"/>
    <w:rsid w:val="00E028E2"/>
    <w:rsid w:val="00E04498"/>
    <w:rsid w:val="00E0484A"/>
    <w:rsid w:val="00E05C14"/>
    <w:rsid w:val="00E17D1D"/>
    <w:rsid w:val="00E23BEF"/>
    <w:rsid w:val="00E33409"/>
    <w:rsid w:val="00E33962"/>
    <w:rsid w:val="00E34D51"/>
    <w:rsid w:val="00E6451F"/>
    <w:rsid w:val="00E7237A"/>
    <w:rsid w:val="00E83056"/>
    <w:rsid w:val="00E86809"/>
    <w:rsid w:val="00E92C86"/>
    <w:rsid w:val="00E930F3"/>
    <w:rsid w:val="00E94485"/>
    <w:rsid w:val="00E9622F"/>
    <w:rsid w:val="00EA0305"/>
    <w:rsid w:val="00EB3A0D"/>
    <w:rsid w:val="00EB3FB6"/>
    <w:rsid w:val="00EC3527"/>
    <w:rsid w:val="00EC4819"/>
    <w:rsid w:val="00ED04FC"/>
    <w:rsid w:val="00EE0D28"/>
    <w:rsid w:val="00EE365C"/>
    <w:rsid w:val="00EE5DDA"/>
    <w:rsid w:val="00EF776B"/>
    <w:rsid w:val="00F13014"/>
    <w:rsid w:val="00F24715"/>
    <w:rsid w:val="00F263A1"/>
    <w:rsid w:val="00F308C4"/>
    <w:rsid w:val="00F55D9B"/>
    <w:rsid w:val="00F61ADF"/>
    <w:rsid w:val="00F648A0"/>
    <w:rsid w:val="00F67841"/>
    <w:rsid w:val="00F72C07"/>
    <w:rsid w:val="00F80272"/>
    <w:rsid w:val="00F818E6"/>
    <w:rsid w:val="00F86E8C"/>
    <w:rsid w:val="00FA1E83"/>
    <w:rsid w:val="00FB139B"/>
    <w:rsid w:val="00FC43AA"/>
    <w:rsid w:val="00FC7C0E"/>
    <w:rsid w:val="00FE004B"/>
    <w:rsid w:val="00FE1A6F"/>
    <w:rsid w:val="00FE42E5"/>
    <w:rsid w:val="00FE4318"/>
    <w:rsid w:val="00FF0093"/>
    <w:rsid w:val="00FF1816"/>
    <w:rsid w:val="00FF1F9D"/>
    <w:rsid w:val="00FF4271"/>
    <w:rsid w:val="00FF7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C47DE525-EB4C-400D-885A-780BF6E4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1A2F80"/>
    <w:pPr>
      <w:spacing w:after="120"/>
      <w:ind w:firstLine="720"/>
    </w:pPr>
    <w:rPr>
      <w:sz w:val="20"/>
      <w:szCs w:val="20"/>
    </w:rPr>
  </w:style>
  <w:style w:type="character" w:customStyle="1" w:styleId="FootnoteTextChar">
    <w:name w:val="Footnote Text Char"/>
    <w:basedOn w:val="DefaultParagraphFont"/>
    <w:link w:val="FootnoteText"/>
    <w:uiPriority w:val="99"/>
    <w:rsid w:val="001A2F80"/>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11"/>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11"/>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11"/>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3AD68-FCA5-4AFE-A0A4-1262A7EBB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prelimorder2013(wd'ab)</Template>
  <TotalTime>53</TotalTime>
  <Pages>12</Pages>
  <Words>3267</Words>
  <Characters>18622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21846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Hicks, Ruby</cp:lastModifiedBy>
  <cp:revision>9</cp:revision>
  <cp:lastPrinted>2019-02-21T22:49:00Z</cp:lastPrinted>
  <dcterms:created xsi:type="dcterms:W3CDTF">2019-02-27T17:20:00Z</dcterms:created>
  <dcterms:modified xsi:type="dcterms:W3CDTF">2019-02-28T14:13:00Z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